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4937B5" w14:textId="498D5173" w:rsidR="006E6F26" w:rsidRPr="006E6F26" w:rsidRDefault="006E6F26" w:rsidP="006E6F26">
      <w:pPr>
        <w:pStyle w:val="HHNKBijlagen"/>
        <w:framePr w:w="0" w:hRule="auto" w:hSpace="0" w:vSpace="0" w:wrap="auto" w:vAnchor="margin" w:hAnchor="text" w:yAlign="inline"/>
        <w:tabs>
          <w:tab w:val="left" w:pos="1276"/>
        </w:tabs>
        <w:spacing w:before="120" w:after="260"/>
        <w:outlineLvl w:val="0"/>
        <w:rPr>
          <w:b/>
          <w:sz w:val="22"/>
          <w:szCs w:val="22"/>
        </w:rPr>
      </w:pPr>
      <w:bookmarkStart w:id="0" w:name="_Toc396481951"/>
      <w:bookmarkStart w:id="1" w:name="_Toc456768540"/>
      <w:bookmarkStart w:id="2" w:name="_Toc479665707"/>
      <w:r w:rsidRPr="006E6F26">
        <w:rPr>
          <w:b/>
          <w:sz w:val="22"/>
          <w:szCs w:val="22"/>
        </w:rPr>
        <w:t xml:space="preserve">Bijlage </w:t>
      </w:r>
      <w:r w:rsidR="00DC093C" w:rsidRPr="00DC093C">
        <w:rPr>
          <w:b/>
          <w:sz w:val="22"/>
          <w:szCs w:val="22"/>
        </w:rPr>
        <w:t>3</w:t>
      </w:r>
      <w:r w:rsidRPr="00404CB9">
        <w:rPr>
          <w:b/>
          <w:color w:val="FF0000"/>
          <w:sz w:val="22"/>
          <w:szCs w:val="22"/>
        </w:rPr>
        <w:t xml:space="preserve"> </w:t>
      </w:r>
      <w:r w:rsidRPr="006E6F26">
        <w:rPr>
          <w:b/>
          <w:sz w:val="22"/>
          <w:szCs w:val="22"/>
        </w:rPr>
        <w:t>Gegevens omtrent technische bekwaamheid</w:t>
      </w:r>
      <w:bookmarkEnd w:id="0"/>
      <w:bookmarkEnd w:id="1"/>
      <w:bookmarkEnd w:id="2"/>
    </w:p>
    <w:p w14:paraId="05EAE204" w14:textId="77777777" w:rsidR="006E6F26" w:rsidRPr="001D3BDC" w:rsidRDefault="006E6F26" w:rsidP="006E6F26">
      <w:pPr>
        <w:rPr>
          <w:rFonts w:cs="Verdana"/>
          <w:szCs w:val="18"/>
        </w:rPr>
      </w:pPr>
      <w:r w:rsidRPr="001D3BDC">
        <w:rPr>
          <w:rFonts w:cs="Verdana"/>
          <w:szCs w:val="18"/>
        </w:rPr>
        <w:t xml:space="preserve">De </w:t>
      </w:r>
      <w:r w:rsidR="00404CB9" w:rsidRPr="00404CB9">
        <w:rPr>
          <w:rFonts w:cs="Verdana"/>
          <w:szCs w:val="18"/>
        </w:rPr>
        <w:t>gegadigde/</w:t>
      </w:r>
      <w:r w:rsidRPr="00404CB9">
        <w:rPr>
          <w:rFonts w:cs="Verdana"/>
          <w:szCs w:val="18"/>
        </w:rPr>
        <w:t xml:space="preserve">inschrijver </w:t>
      </w:r>
      <w:r w:rsidRPr="001D3BDC">
        <w:rPr>
          <w:rFonts w:cs="Verdana"/>
          <w:szCs w:val="18"/>
        </w:rPr>
        <w:t>vult per referentieopdracht de volgende gegevens in.</w:t>
      </w:r>
    </w:p>
    <w:p w14:paraId="1EED5CF7" w14:textId="77777777" w:rsidR="006E6F26" w:rsidRPr="001D3BDC" w:rsidRDefault="006E6F26" w:rsidP="006E6F26">
      <w:pPr>
        <w:ind w:left="-2002"/>
        <w:rPr>
          <w:rFonts w:cs="Verdana"/>
          <w:szCs w:val="18"/>
        </w:rPr>
      </w:pPr>
    </w:p>
    <w:p w14:paraId="13143B56" w14:textId="77777777" w:rsidR="006E6F26" w:rsidRPr="001D3BDC" w:rsidRDefault="006E6F26" w:rsidP="006E6F26">
      <w:pPr>
        <w:rPr>
          <w:rFonts w:cs="Verdana"/>
          <w:b/>
          <w:szCs w:val="18"/>
        </w:rPr>
      </w:pPr>
      <w:r w:rsidRPr="001D3BDC">
        <w:rPr>
          <w:rFonts w:cs="Verdana"/>
          <w:b/>
          <w:szCs w:val="18"/>
        </w:rPr>
        <w:t xml:space="preserve">Ten behoeve van het voldoen aan de geschiktheidseis verstrekt de </w:t>
      </w:r>
      <w:r w:rsidR="00404CB9" w:rsidRPr="00404CB9">
        <w:rPr>
          <w:rFonts w:cs="Verdana"/>
          <w:b/>
          <w:szCs w:val="18"/>
        </w:rPr>
        <w:t>gegadigde/</w:t>
      </w:r>
      <w:r w:rsidRPr="00404CB9">
        <w:rPr>
          <w:rFonts w:cs="Verdana"/>
          <w:b/>
          <w:szCs w:val="18"/>
        </w:rPr>
        <w:t xml:space="preserve">inschrijver </w:t>
      </w:r>
      <w:r w:rsidRPr="001D3BDC">
        <w:rPr>
          <w:rFonts w:cs="Verdana"/>
          <w:b/>
          <w:szCs w:val="18"/>
        </w:rPr>
        <w:t>de hierna volgende gegevens over referentieopdrachten.</w:t>
      </w:r>
    </w:p>
    <w:p w14:paraId="0A351049" w14:textId="378C9C99" w:rsidR="006E6F26" w:rsidRPr="001D3BDC" w:rsidRDefault="006058B3" w:rsidP="006E6F26">
      <w:pPr>
        <w:ind w:left="-2002"/>
      </w:pPr>
      <w:r>
        <w:t xml:space="preserve"> </w:t>
      </w:r>
    </w:p>
    <w:tbl>
      <w:tblPr>
        <w:tblStyle w:val="Rastertabel5donker-Accent1"/>
        <w:tblpPr w:leftFromText="142" w:rightFromText="142" w:vertAnchor="text" w:horzAnchor="page" w:tblpX="1380" w:tblpY="120"/>
        <w:tblW w:w="9327" w:type="dxa"/>
        <w:tblLook w:val="0000" w:firstRow="0" w:lastRow="0" w:firstColumn="0" w:lastColumn="0" w:noHBand="0" w:noVBand="0"/>
      </w:tblPr>
      <w:tblGrid>
        <w:gridCol w:w="4933"/>
        <w:gridCol w:w="4394"/>
      </w:tblGrid>
      <w:tr w:rsidR="006E6F26" w:rsidRPr="001D3BDC" w14:paraId="1D5E44C9" w14:textId="77777777" w:rsidTr="0040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327" w:type="dxa"/>
            <w:gridSpan w:val="2"/>
            <w:shd w:val="clear" w:color="auto" w:fill="4F81BD" w:themeFill="accent1"/>
          </w:tcPr>
          <w:p w14:paraId="30BE8348" w14:textId="77777777" w:rsidR="006E6F26" w:rsidRPr="00404CB9" w:rsidRDefault="006E6F26" w:rsidP="00584CA4">
            <w:pPr>
              <w:jc w:val="center"/>
              <w:rPr>
                <w:rFonts w:cs="Verdana"/>
                <w:b/>
                <w:bCs/>
                <w:color w:val="FFFFFF" w:themeColor="background1"/>
                <w:szCs w:val="18"/>
              </w:rPr>
            </w:pPr>
            <w:r w:rsidRPr="00404CB9">
              <w:rPr>
                <w:rFonts w:cs="Verdana"/>
                <w:b/>
                <w:bCs/>
                <w:color w:val="FFFFFF" w:themeColor="background1"/>
                <w:szCs w:val="18"/>
              </w:rPr>
              <w:t xml:space="preserve">REFERENTIEOPDRACHT </w:t>
            </w:r>
          </w:p>
          <w:p w14:paraId="17BF34EE" w14:textId="4C3736DA" w:rsidR="006E6F26" w:rsidRPr="00404CB9" w:rsidRDefault="006E6F26" w:rsidP="006E6F26">
            <w:pPr>
              <w:jc w:val="center"/>
              <w:rPr>
                <w:rFonts w:cs="Verdana"/>
                <w:b/>
                <w:bCs/>
                <w:color w:val="FF0000"/>
                <w:szCs w:val="18"/>
              </w:rPr>
            </w:pPr>
            <w:r w:rsidRPr="00404CB9">
              <w:rPr>
                <w:rFonts w:cs="Verdana"/>
                <w:b/>
                <w:bCs/>
                <w:color w:val="FFFFFF" w:themeColor="background1"/>
                <w:szCs w:val="18"/>
              </w:rPr>
              <w:t xml:space="preserve">m.b.t. de geschiktheidseis t.a.v. technische bekwaamheid onder § </w:t>
            </w:r>
            <w:r w:rsidR="006058B3" w:rsidRPr="006058B3">
              <w:rPr>
                <w:rFonts w:cs="Verdana"/>
                <w:b/>
                <w:bCs/>
                <w:color w:val="FFFFFF" w:themeColor="background1"/>
                <w:szCs w:val="18"/>
                <w:shd w:val="clear" w:color="auto" w:fill="4F81BD" w:themeFill="accent1"/>
              </w:rPr>
              <w:t xml:space="preserve">3.2 </w:t>
            </w:r>
            <w:r w:rsidRPr="00404CB9">
              <w:rPr>
                <w:rFonts w:cs="Verdana"/>
                <w:b/>
                <w:bCs/>
                <w:color w:val="FFFFFF" w:themeColor="background1"/>
                <w:szCs w:val="18"/>
              </w:rPr>
              <w:t xml:space="preserve">lid </w:t>
            </w:r>
            <w:r w:rsidR="006058B3" w:rsidRPr="006058B3">
              <w:rPr>
                <w:rFonts w:cs="Verdana"/>
                <w:b/>
                <w:bCs/>
                <w:color w:val="FFFFFF" w:themeColor="background1"/>
                <w:szCs w:val="18"/>
                <w:shd w:val="clear" w:color="auto" w:fill="4F81BD" w:themeFill="accent1"/>
              </w:rPr>
              <w:t>2</w:t>
            </w:r>
          </w:p>
        </w:tc>
      </w:tr>
      <w:tr w:rsidR="006E6F26" w:rsidRPr="001D3BDC" w14:paraId="22ABECFF" w14:textId="77777777" w:rsidTr="00404CB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4481A0F2" w14:textId="77777777" w:rsidR="006E6F26" w:rsidRPr="001D3BDC" w:rsidRDefault="006E6F26" w:rsidP="00584CA4">
            <w:pPr>
              <w:rPr>
                <w:rFonts w:cs="Verdana"/>
                <w:szCs w:val="18"/>
              </w:rPr>
            </w:pPr>
            <w:r w:rsidRPr="001D3BDC">
              <w:rPr>
                <w:rFonts w:cs="Verdana"/>
                <w:szCs w:val="18"/>
              </w:rPr>
              <w:t>Naam van de ondernemer die de referentieopdracht heeft uitgevoerd</w:t>
            </w:r>
          </w:p>
        </w:tc>
        <w:tc>
          <w:tcPr>
            <w:tcW w:w="4394" w:type="dxa"/>
          </w:tcPr>
          <w:p w14:paraId="3C083A28" w14:textId="77777777" w:rsidR="006E6F26" w:rsidRPr="001D3BDC" w:rsidRDefault="00404CB9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6E6F26" w:rsidRPr="001D3BDC" w14:paraId="665EFE8D" w14:textId="77777777" w:rsidTr="0040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38AFABA8" w14:textId="77777777" w:rsidR="006E6F26" w:rsidRPr="001D3BDC" w:rsidRDefault="006E6F26" w:rsidP="00584CA4">
            <w:pPr>
              <w:rPr>
                <w:rFonts w:cs="Verdana"/>
                <w:szCs w:val="18"/>
              </w:rPr>
            </w:pPr>
            <w:r w:rsidRPr="001D3BDC">
              <w:rPr>
                <w:rFonts w:cs="Verdana"/>
                <w:szCs w:val="18"/>
              </w:rPr>
              <w:t>Omschrijving van de referentieopdracht</w:t>
            </w:r>
          </w:p>
        </w:tc>
        <w:tc>
          <w:tcPr>
            <w:tcW w:w="4394" w:type="dxa"/>
            <w:shd w:val="clear" w:color="auto" w:fill="DBE5F1" w:themeFill="accent1" w:themeFillTint="33"/>
          </w:tcPr>
          <w:p w14:paraId="46592EA3" w14:textId="77777777" w:rsidR="006E6F26" w:rsidRPr="006E6F26" w:rsidRDefault="00404CB9" w:rsidP="00584C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6E6F26" w:rsidRPr="001D3BDC" w14:paraId="562053B3" w14:textId="77777777" w:rsidTr="00404CB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6558512B" w14:textId="77777777" w:rsidR="006E6F26" w:rsidRPr="001D3BDC" w:rsidRDefault="006E6F26" w:rsidP="00584CA4">
            <w:pPr>
              <w:rPr>
                <w:szCs w:val="18"/>
              </w:rPr>
            </w:pPr>
            <w:r w:rsidRPr="001D3BDC">
              <w:rPr>
                <w:rFonts w:cs="Verdana"/>
                <w:szCs w:val="18"/>
              </w:rPr>
              <w:t>Bij deze referentieopdracht is ervaring opgedaan met de volgende kerncompetentie(s):</w:t>
            </w:r>
            <w:r w:rsidRPr="001D3BDC">
              <w:rPr>
                <w:szCs w:val="18"/>
              </w:rPr>
              <w:t xml:space="preserve"> </w:t>
            </w:r>
          </w:p>
          <w:p w14:paraId="69025C81" w14:textId="2CFF34D2" w:rsidR="006E6F26" w:rsidRPr="006058B3" w:rsidRDefault="006058B3" w:rsidP="006058B3">
            <w:pPr>
              <w:pStyle w:val="Lijstalinea"/>
              <w:numPr>
                <w:ilvl w:val="7"/>
                <w:numId w:val="20"/>
              </w:numPr>
              <w:tabs>
                <w:tab w:val="clear" w:pos="5760"/>
                <w:tab w:val="num" w:pos="313"/>
              </w:tabs>
              <w:ind w:left="313" w:hanging="284"/>
              <w:contextualSpacing w:val="0"/>
              <w:rPr>
                <w:szCs w:val="18"/>
              </w:rPr>
            </w:pPr>
            <w:r w:rsidRPr="00865B09">
              <w:rPr>
                <w:szCs w:val="18"/>
              </w:rPr>
              <w:t xml:space="preserve">leverantie van minimaal 2000 kunststof palen met een leveringsperiode, tussen bestelling en leverantie, van </w:t>
            </w:r>
            <w:r w:rsidR="0075650B">
              <w:rPr>
                <w:szCs w:val="18"/>
              </w:rPr>
              <w:t>4</w:t>
            </w:r>
            <w:r w:rsidRPr="00865B09">
              <w:rPr>
                <w:szCs w:val="18"/>
              </w:rPr>
              <w:t xml:space="preserve"> </w:t>
            </w:r>
            <w:r w:rsidR="0075650B">
              <w:rPr>
                <w:szCs w:val="18"/>
              </w:rPr>
              <w:t>weken</w:t>
            </w:r>
            <w:bookmarkStart w:id="3" w:name="_GoBack"/>
            <w:bookmarkEnd w:id="3"/>
          </w:p>
        </w:tc>
        <w:tc>
          <w:tcPr>
            <w:tcW w:w="4394" w:type="dxa"/>
          </w:tcPr>
          <w:p w14:paraId="1AA3BD19" w14:textId="77777777" w:rsidR="006E6F26" w:rsidRPr="006E6F26" w:rsidRDefault="006E6F26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</w:p>
          <w:p w14:paraId="169A21B4" w14:textId="77777777" w:rsidR="006E6F26" w:rsidRPr="006E6F26" w:rsidRDefault="006E6F26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</w:p>
          <w:p w14:paraId="320BC404" w14:textId="77777777" w:rsidR="006E6F26" w:rsidRPr="006E6F26" w:rsidRDefault="0075650B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sdt>
              <w:sdtPr>
                <w:rPr>
                  <w:rFonts w:cs="Verdana"/>
                  <w:szCs w:val="18"/>
                </w:rPr>
                <w:id w:val="1966547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 w:rsidRPr="006E6F26">
              <w:rPr>
                <w:rFonts w:cs="Verdana"/>
                <w:szCs w:val="18"/>
              </w:rPr>
              <w:t xml:space="preserve"> Ja</w:t>
            </w:r>
            <w:r w:rsidR="006E6F26">
              <w:rPr>
                <w:rFonts w:cs="Verdana"/>
                <w:szCs w:val="18"/>
              </w:rPr>
              <w:t xml:space="preserve"> / </w:t>
            </w:r>
            <w:sdt>
              <w:sdtPr>
                <w:rPr>
                  <w:rFonts w:cs="Verdana"/>
                  <w:szCs w:val="18"/>
                </w:rPr>
                <w:id w:val="-403294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>
              <w:rPr>
                <w:rFonts w:cs="Verdana"/>
                <w:szCs w:val="18"/>
              </w:rPr>
              <w:t xml:space="preserve"> Nee</w:t>
            </w:r>
          </w:p>
          <w:p w14:paraId="086BAE30" w14:textId="4456DE8B" w:rsidR="006E6F26" w:rsidRPr="006E6F26" w:rsidRDefault="006E6F26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</w:rPr>
            </w:pPr>
          </w:p>
          <w:p w14:paraId="26062E06" w14:textId="66A3C599" w:rsidR="006E6F26" w:rsidRPr="006E6F26" w:rsidRDefault="006E6F26" w:rsidP="00584C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Verdana"/>
                <w:szCs w:val="18"/>
                <w:highlight w:val="lightGray"/>
              </w:rPr>
            </w:pPr>
          </w:p>
        </w:tc>
      </w:tr>
      <w:tr w:rsidR="00404CB9" w:rsidRPr="001D3BDC" w14:paraId="7C9AF4D4" w14:textId="77777777" w:rsidTr="0040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3137EAB9" w14:textId="77777777" w:rsidR="00404CB9" w:rsidRPr="001D3BDC" w:rsidRDefault="00404CB9" w:rsidP="00404CB9">
            <w:pPr>
              <w:rPr>
                <w:rFonts w:cs="Verdana"/>
                <w:szCs w:val="18"/>
              </w:rPr>
            </w:pPr>
            <w:r w:rsidRPr="001D3BDC">
              <w:rPr>
                <w:rFonts w:cs="Verdana"/>
                <w:szCs w:val="18"/>
              </w:rPr>
              <w:t xml:space="preserve">Naam </w:t>
            </w:r>
            <w:r>
              <w:rPr>
                <w:rFonts w:cs="Verdana"/>
                <w:szCs w:val="18"/>
              </w:rPr>
              <w:t>en adres van de opdrachtgever</w:t>
            </w:r>
          </w:p>
        </w:tc>
        <w:tc>
          <w:tcPr>
            <w:tcW w:w="4394" w:type="dxa"/>
            <w:shd w:val="clear" w:color="auto" w:fill="DBE5F1" w:themeFill="accent1" w:themeFillTint="33"/>
          </w:tcPr>
          <w:p w14:paraId="493475E0" w14:textId="77777777" w:rsidR="00404CB9" w:rsidRDefault="00404CB9" w:rsidP="00404C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0E5EB7DE" w14:textId="77777777" w:rsidTr="00404CB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5FAF5CC7" w14:textId="77777777" w:rsidR="00404CB9" w:rsidRPr="001D3BDC" w:rsidRDefault="00404CB9" w:rsidP="00404CB9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Startdatum overeenkomst</w:t>
            </w:r>
          </w:p>
        </w:tc>
        <w:tc>
          <w:tcPr>
            <w:tcW w:w="4394" w:type="dxa"/>
          </w:tcPr>
          <w:p w14:paraId="6587308F" w14:textId="77777777" w:rsidR="00404CB9" w:rsidRDefault="00404CB9" w:rsidP="00404C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1466F2C0" w14:textId="77777777" w:rsidTr="0040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62C071EC" w14:textId="77777777" w:rsidR="00404CB9" w:rsidRPr="001D3BDC" w:rsidRDefault="00404CB9" w:rsidP="00404CB9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Einddatum overeenkomst</w:t>
            </w:r>
          </w:p>
        </w:tc>
        <w:tc>
          <w:tcPr>
            <w:tcW w:w="4394" w:type="dxa"/>
            <w:shd w:val="clear" w:color="auto" w:fill="DBE5F1" w:themeFill="accent1" w:themeFillTint="33"/>
          </w:tcPr>
          <w:p w14:paraId="0BDF665F" w14:textId="77777777" w:rsidR="00404CB9" w:rsidRDefault="00404CB9" w:rsidP="00404C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776DDB20" w14:textId="77777777" w:rsidTr="00404CB9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4C7B77FB" w14:textId="77777777" w:rsidR="00404CB9" w:rsidRPr="001D3BDC" w:rsidRDefault="00404CB9" w:rsidP="00404CB9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 xml:space="preserve">Opdrachtwaarde </w:t>
            </w:r>
          </w:p>
        </w:tc>
        <w:tc>
          <w:tcPr>
            <w:tcW w:w="4394" w:type="dxa"/>
          </w:tcPr>
          <w:p w14:paraId="37B6B5EB" w14:textId="77777777" w:rsidR="00404CB9" w:rsidRDefault="00404CB9" w:rsidP="00404C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6E6F26" w:rsidRPr="001D3BDC" w14:paraId="7780BA97" w14:textId="77777777" w:rsidTr="00404CB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933" w:type="dxa"/>
          </w:tcPr>
          <w:p w14:paraId="4C7C43E6" w14:textId="77777777" w:rsidR="006E6F26" w:rsidRPr="001D3BDC" w:rsidRDefault="006E6F26" w:rsidP="00584CA4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De opdracht is in combinatie uitgevoerd</w:t>
            </w:r>
          </w:p>
        </w:tc>
        <w:tc>
          <w:tcPr>
            <w:tcW w:w="4394" w:type="dxa"/>
            <w:shd w:val="clear" w:color="auto" w:fill="DBE5F1" w:themeFill="accent1" w:themeFillTint="33"/>
          </w:tcPr>
          <w:p w14:paraId="5645B056" w14:textId="77777777" w:rsidR="006E6F26" w:rsidRPr="00D422D9" w:rsidRDefault="0075650B" w:rsidP="00584C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sdt>
              <w:sdtPr>
                <w:rPr>
                  <w:rFonts w:cs="Verdana"/>
                  <w:szCs w:val="18"/>
                </w:rPr>
                <w:id w:val="-13865623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 w:rsidRPr="00D422D9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 w:rsidRPr="00D422D9">
              <w:rPr>
                <w:rFonts w:cs="Verdana"/>
                <w:szCs w:val="18"/>
              </w:rPr>
              <w:t xml:space="preserve"> Ja / </w:t>
            </w:r>
            <w:sdt>
              <w:sdtPr>
                <w:rPr>
                  <w:rFonts w:cs="Verdana"/>
                  <w:szCs w:val="18"/>
                </w:rPr>
                <w:id w:val="-1187719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E6F26" w:rsidRPr="00D422D9">
                  <w:rPr>
                    <w:rFonts w:ascii="MS Gothic" w:eastAsia="MS Gothic" w:hAnsi="MS Gothic" w:cs="Verdana" w:hint="eastAsia"/>
                    <w:szCs w:val="18"/>
                  </w:rPr>
                  <w:t>☐</w:t>
                </w:r>
              </w:sdtContent>
            </w:sdt>
            <w:r w:rsidR="006E6F26" w:rsidRPr="00D422D9">
              <w:rPr>
                <w:rFonts w:cs="Verdana"/>
                <w:szCs w:val="18"/>
              </w:rPr>
              <w:t xml:space="preserve"> Nee</w:t>
            </w:r>
          </w:p>
          <w:p w14:paraId="4A8AAEA8" w14:textId="77777777" w:rsidR="006E6F26" w:rsidRPr="00D422D9" w:rsidRDefault="006E6F26" w:rsidP="00584C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>Indien Ja:</w:t>
            </w:r>
          </w:p>
          <w:p w14:paraId="455B2D96" w14:textId="77777777" w:rsidR="006E6F26" w:rsidRPr="00D422D9" w:rsidRDefault="006E6F26" w:rsidP="00404CB9">
            <w:pPr>
              <w:pStyle w:val="Lijstalinea"/>
              <w:numPr>
                <w:ilvl w:val="0"/>
                <w:numId w:val="22"/>
              </w:numPr>
              <w:ind w:left="348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 xml:space="preserve">De namen van de overige participanten in de combinatie: </w:t>
            </w:r>
            <w:r w:rsidR="00D422D9" w:rsidRPr="00562B71">
              <w:rPr>
                <w:rFonts w:cs="Verdana"/>
                <w:szCs w:val="18"/>
                <w:highlight w:val="lightGray"/>
              </w:rPr>
              <w:t>…</w:t>
            </w:r>
          </w:p>
          <w:p w14:paraId="55F0A311" w14:textId="77777777" w:rsidR="00404CB9" w:rsidRPr="00D422D9" w:rsidRDefault="006E6F26" w:rsidP="00FB06E1">
            <w:pPr>
              <w:pStyle w:val="Lijstalinea"/>
              <w:numPr>
                <w:ilvl w:val="0"/>
                <w:numId w:val="22"/>
              </w:numPr>
              <w:ind w:left="348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>De juridische participatieverhouding:</w:t>
            </w:r>
            <w:r w:rsidR="00404CB9" w:rsidRPr="00D422D9">
              <w:rPr>
                <w:rFonts w:cs="Verdana"/>
                <w:szCs w:val="18"/>
              </w:rPr>
              <w:t xml:space="preserve"> </w:t>
            </w:r>
            <w:r w:rsidR="00D422D9" w:rsidRPr="00562B71">
              <w:rPr>
                <w:rFonts w:cs="Verdana"/>
                <w:szCs w:val="18"/>
                <w:highlight w:val="lightGray"/>
              </w:rPr>
              <w:t>…</w:t>
            </w:r>
          </w:p>
          <w:p w14:paraId="0BAC9946" w14:textId="77777777" w:rsidR="006E6F26" w:rsidRPr="00D422D9" w:rsidRDefault="006E6F26" w:rsidP="00D422D9">
            <w:pPr>
              <w:pStyle w:val="Lijstalinea"/>
              <w:numPr>
                <w:ilvl w:val="0"/>
                <w:numId w:val="22"/>
              </w:numPr>
              <w:ind w:left="348" w:hanging="28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Verdana"/>
                <w:szCs w:val="18"/>
              </w:rPr>
            </w:pPr>
            <w:r w:rsidRPr="00D422D9">
              <w:rPr>
                <w:rFonts w:cs="Verdana"/>
                <w:szCs w:val="18"/>
              </w:rPr>
              <w:t xml:space="preserve">Percentage aandeel van iedere participant in de combinatie: </w:t>
            </w:r>
            <w:r w:rsidR="00D422D9" w:rsidRPr="00562B71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20831A7C" w14:textId="77777777" w:rsidR="006E6F26" w:rsidRPr="001D3BDC" w:rsidRDefault="006E6F26" w:rsidP="006E6F26">
      <w:pPr>
        <w:rPr>
          <w:rFonts w:cs="Verdana"/>
          <w:b/>
          <w:bCs/>
          <w:color w:val="000000"/>
          <w:spacing w:val="4"/>
          <w:szCs w:val="18"/>
        </w:rPr>
      </w:pPr>
    </w:p>
    <w:p w14:paraId="609BC29D" w14:textId="77777777" w:rsidR="006E6F26" w:rsidRPr="001D3BDC" w:rsidRDefault="006E6F26" w:rsidP="006E6F26">
      <w:r w:rsidRPr="001D3BDC">
        <w:t>Ondertekening</w:t>
      </w:r>
      <w:r w:rsidRPr="001D3BDC">
        <w:br/>
      </w:r>
    </w:p>
    <w:p w14:paraId="5285EA62" w14:textId="77777777" w:rsidR="006E6F26" w:rsidRPr="001D3BDC" w:rsidRDefault="006E6F26" w:rsidP="006E6F26">
      <w:r w:rsidRPr="001D3BDC">
        <w:t xml:space="preserve">Aldus naar waarheid opgemaakt </w:t>
      </w:r>
    </w:p>
    <w:p w14:paraId="767D9A46" w14:textId="77777777" w:rsidR="006E6F26" w:rsidRPr="001D3BDC" w:rsidRDefault="006E6F26" w:rsidP="006E6F26"/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0"/>
        <w:gridCol w:w="5007"/>
      </w:tblGrid>
      <w:tr w:rsidR="00404CB9" w:rsidRPr="001D3BDC" w14:paraId="02BA44F6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4B94661E" w14:textId="77777777" w:rsidR="00404CB9" w:rsidRPr="001D3BDC" w:rsidRDefault="00404CB9" w:rsidP="00404CB9">
            <w:r w:rsidRPr="001D3BDC">
              <w:t xml:space="preserve">Naam </w:t>
            </w:r>
            <w:r w:rsidRPr="00404CB9">
              <w:t>gegadigde/inschrijver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5BF3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6F232BDD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3EF43003" w14:textId="77777777" w:rsidR="00404CB9" w:rsidRPr="001D3BDC" w:rsidRDefault="00404CB9" w:rsidP="00404CB9">
            <w:r w:rsidRPr="001D3BDC">
              <w:t>Naam en functie van degene die dit formulier ondertekent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C819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0058B71B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3356B3BF" w14:textId="77777777" w:rsidR="00404CB9" w:rsidRPr="001D3BDC" w:rsidRDefault="00404CB9" w:rsidP="00404CB9">
            <w:r w:rsidRPr="001D3BDC">
              <w:t>Plaats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86F9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627A19A5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66754692" w14:textId="77777777" w:rsidR="00404CB9" w:rsidRPr="001D3BDC" w:rsidRDefault="00404CB9" w:rsidP="00404CB9">
            <w:r w:rsidRPr="001D3BDC">
              <w:t>Datum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3EFC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1D3BDC" w14:paraId="500D8A2D" w14:textId="77777777" w:rsidTr="00584CA4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0136AF74" w14:textId="77777777" w:rsidR="00404CB9" w:rsidRPr="001D3BDC" w:rsidRDefault="00404CB9" w:rsidP="00404CB9">
            <w:r w:rsidRPr="001D3BDC">
              <w:t>Handtekening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A6D2" w14:textId="77777777" w:rsidR="00404CB9" w:rsidRDefault="00404CB9" w:rsidP="00404CB9">
            <w:r w:rsidRPr="00380988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327AB50E" w14:textId="77777777" w:rsidR="00DE469A" w:rsidRDefault="00DE469A" w:rsidP="00CA2531"/>
    <w:p w14:paraId="2880AE02" w14:textId="77777777" w:rsidR="00404CB9" w:rsidRPr="00EA350B" w:rsidRDefault="00404CB9" w:rsidP="00404CB9">
      <w:pPr>
        <w:rPr>
          <w:rFonts w:cs="Verdana"/>
          <w:color w:val="000000"/>
          <w:spacing w:val="4"/>
          <w:szCs w:val="18"/>
        </w:rPr>
      </w:pPr>
      <w:r w:rsidRPr="00EA350B">
        <w:rPr>
          <w:rFonts w:cs="Verdana"/>
          <w:color w:val="000000"/>
          <w:spacing w:val="4"/>
          <w:szCs w:val="18"/>
        </w:rPr>
        <w:t xml:space="preserve">In geval van een </w:t>
      </w:r>
      <w:r w:rsidRPr="00404CB9">
        <w:rPr>
          <w:rFonts w:cs="Verdana"/>
          <w:spacing w:val="4"/>
          <w:szCs w:val="18"/>
        </w:rPr>
        <w:t xml:space="preserve">aanmelding/inschrijving als samenwerkingsverband van ondernemers (combinatie) dienen alle gegadigden/inschrijvers dit formulier </w:t>
      </w:r>
      <w:r w:rsidRPr="00EA350B">
        <w:rPr>
          <w:rFonts w:cs="Verdana"/>
          <w:color w:val="000000"/>
          <w:spacing w:val="4"/>
          <w:szCs w:val="18"/>
        </w:rPr>
        <w:t>te ondertekenen (de opsomming herhalen zo vaak als nodig is).</w:t>
      </w:r>
    </w:p>
    <w:p w14:paraId="6BA046FC" w14:textId="77777777" w:rsidR="00404CB9" w:rsidRPr="00EA350B" w:rsidRDefault="00404CB9" w:rsidP="00404CB9">
      <w:pPr>
        <w:rPr>
          <w:rFonts w:cs="Verdana"/>
          <w:color w:val="000000"/>
          <w:spacing w:val="4"/>
          <w:szCs w:val="18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20"/>
        <w:gridCol w:w="5007"/>
      </w:tblGrid>
      <w:tr w:rsidR="00404CB9" w:rsidRPr="00EA350B" w14:paraId="1A4ED7DB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7ED01D97" w14:textId="77777777" w:rsidR="00404CB9" w:rsidRPr="00EA350B" w:rsidRDefault="00404CB9" w:rsidP="00404CB9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 xml:space="preserve">Naam </w:t>
            </w:r>
            <w:r w:rsidRPr="00404CB9">
              <w:t>gegadigde/inschrijver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275D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363CB4DD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5DBBA175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Naam en functie van degene die dit formulier ondertekent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E87D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5FBD28DB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51F357A1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Plaats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A80E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2BFA56AD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76D5387D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Datum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18EE" w14:textId="77777777" w:rsidR="00404CB9" w:rsidRPr="00EA350B" w:rsidRDefault="00404CB9" w:rsidP="00584CA4">
            <w:pPr>
              <w:rPr>
                <w:color w:val="000000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77D8425E" w14:textId="77777777" w:rsidTr="00404CB9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3DDBFA32" w14:textId="77777777" w:rsidR="00404CB9" w:rsidRPr="00EA350B" w:rsidRDefault="00404CB9" w:rsidP="00404CB9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Handtekening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A37B7" w14:textId="77777777" w:rsidR="00404CB9" w:rsidRPr="00EA350B" w:rsidRDefault="00404CB9" w:rsidP="00584CA4">
            <w:pPr>
              <w:rPr>
                <w:color w:val="000000"/>
                <w:szCs w:val="18"/>
              </w:rPr>
            </w:pPr>
            <w:r w:rsidRPr="001A7B12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3E76F6A7" w14:textId="77777777" w:rsidR="00404CB9" w:rsidRPr="00EA350B" w:rsidRDefault="00404CB9" w:rsidP="00404CB9">
      <w:pPr>
        <w:rPr>
          <w:rFonts w:cs="Verdana"/>
          <w:color w:val="000000"/>
          <w:spacing w:val="4"/>
          <w:szCs w:val="1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5007"/>
      </w:tblGrid>
      <w:tr w:rsidR="00404CB9" w:rsidRPr="00EA350B" w14:paraId="5A3567F5" w14:textId="77777777" w:rsidTr="00404CB9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74E12AB9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lastRenderedPageBreak/>
              <w:t xml:space="preserve">Naam </w:t>
            </w:r>
            <w:r>
              <w:rPr>
                <w:rFonts w:cs="Verdana"/>
                <w:color w:val="000000"/>
                <w:spacing w:val="4"/>
                <w:szCs w:val="18"/>
              </w:rPr>
              <w:t>gegadigde/</w:t>
            </w:r>
            <w:r w:rsidRPr="00EA350B">
              <w:rPr>
                <w:rFonts w:cs="Verdana"/>
                <w:color w:val="000000"/>
                <w:spacing w:val="4"/>
                <w:szCs w:val="18"/>
              </w:rPr>
              <w:t>inschrijver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F509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4590565A" w14:textId="77777777" w:rsidTr="00404CB9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4DE20E6D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Naam en functie van degene die dit formulier ondertekent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3F11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02ABF6AA" w14:textId="77777777" w:rsidTr="00404CB9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4D4D992E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Plaats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556D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2E255F0A" w14:textId="77777777" w:rsidTr="00404CB9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1A2296DA" w14:textId="77777777" w:rsidR="00404CB9" w:rsidRPr="00EA350B" w:rsidRDefault="00404CB9" w:rsidP="00584CA4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Datum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DA6D" w14:textId="77777777" w:rsidR="00404CB9" w:rsidRPr="00EA350B" w:rsidRDefault="00404CB9" w:rsidP="00584CA4">
            <w:pPr>
              <w:rPr>
                <w:color w:val="000000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404CB9" w:rsidRPr="00EA350B" w14:paraId="16CD9C4D" w14:textId="77777777" w:rsidTr="00404CB9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14:paraId="6ABBDB7F" w14:textId="77777777" w:rsidR="00404CB9" w:rsidRPr="00EA350B" w:rsidRDefault="00404CB9" w:rsidP="00404CB9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Handtekening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814F" w14:textId="77777777" w:rsidR="00404CB9" w:rsidRPr="00EA350B" w:rsidRDefault="00404CB9" w:rsidP="00584CA4">
            <w:pPr>
              <w:rPr>
                <w:color w:val="000000"/>
                <w:szCs w:val="18"/>
              </w:rPr>
            </w:pPr>
            <w:r w:rsidRPr="0070781B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68F1FF53" w14:textId="77777777" w:rsidR="00404CB9" w:rsidRPr="00CA2531" w:rsidRDefault="00404CB9" w:rsidP="00CA2531"/>
    <w:sectPr w:rsidR="00404CB9" w:rsidRPr="00CA2531" w:rsidSect="00DE4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C88E370"/>
    <w:lvl w:ilvl="0">
      <w:start w:val="1"/>
      <w:numFmt w:val="decimal"/>
      <w:pStyle w:val="Lijstnummering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DC00690"/>
    <w:lvl w:ilvl="0">
      <w:start w:val="1"/>
      <w:numFmt w:val="decimal"/>
      <w:pStyle w:val="Lijstnummering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EA01F08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F848500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8"/>
    <w:multiLevelType w:val="singleLevel"/>
    <w:tmpl w:val="AF3E775E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0BC00EA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1EA1452"/>
    <w:multiLevelType w:val="multilevel"/>
    <w:tmpl w:val="EFF05158"/>
    <w:lvl w:ilvl="0">
      <w:start w:val="1"/>
      <w:numFmt w:val="decimal"/>
      <w:pStyle w:val="HHNKKop1"/>
      <w:lvlText w:val="%1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pStyle w:val="HHNKKop2"/>
      <w:isLgl/>
      <w:lvlText w:val="%1.%2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pStyle w:val="HHNKKop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7" w15:restartNumberingAfterBreak="0">
    <w:nsid w:val="03463549"/>
    <w:multiLevelType w:val="multilevel"/>
    <w:tmpl w:val="D77C3CF0"/>
    <w:lvl w:ilvl="0">
      <w:start w:val="1"/>
      <w:numFmt w:val="decimal"/>
      <w:pStyle w:val="Bijlag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0A010471"/>
    <w:multiLevelType w:val="hybridMultilevel"/>
    <w:tmpl w:val="3DE6210A"/>
    <w:lvl w:ilvl="0" w:tplc="ED7EBA00">
      <w:start w:val="1"/>
      <w:numFmt w:val="decimal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A30C08"/>
    <w:multiLevelType w:val="hybridMultilevel"/>
    <w:tmpl w:val="A43E4B98"/>
    <w:lvl w:ilvl="0" w:tplc="BC34A562">
      <w:start w:val="1"/>
      <w:numFmt w:val="decimal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A565E5"/>
    <w:multiLevelType w:val="multilevel"/>
    <w:tmpl w:val="CCA42EF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16876382"/>
    <w:multiLevelType w:val="hybridMultilevel"/>
    <w:tmpl w:val="DA884574"/>
    <w:lvl w:ilvl="0" w:tplc="6784AC6C">
      <w:start w:val="1"/>
      <w:numFmt w:val="decimal"/>
      <w:pStyle w:val="HHNKOpsommingNumeriek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4AA5105"/>
    <w:multiLevelType w:val="hybridMultilevel"/>
    <w:tmpl w:val="EF1ED098"/>
    <w:lvl w:ilvl="0" w:tplc="75A49316">
      <w:start w:val="1"/>
      <w:numFmt w:val="decimal"/>
      <w:lvlText w:val="Artikel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356F4B"/>
    <w:multiLevelType w:val="hybridMultilevel"/>
    <w:tmpl w:val="CC88F1CA"/>
    <w:lvl w:ilvl="0" w:tplc="EFEE4180">
      <w:start w:val="1"/>
      <w:numFmt w:val="upperLetter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51FD7"/>
    <w:multiLevelType w:val="hybridMultilevel"/>
    <w:tmpl w:val="9182A14E"/>
    <w:lvl w:ilvl="0" w:tplc="30E2C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1B560DD0">
      <w:start w:val="1"/>
      <w:numFmt w:val="lowerLetter"/>
      <w:pStyle w:val="StandaardZwart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2A4C0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BD46C4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Verdana" w:hAnsi="Verdana" w:hint="default"/>
        <w:sz w:val="18"/>
        <w:szCs w:val="18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4D15453"/>
    <w:multiLevelType w:val="hybridMultilevel"/>
    <w:tmpl w:val="59DE1800"/>
    <w:lvl w:ilvl="0" w:tplc="BDDAC920">
      <w:start w:val="1"/>
      <w:numFmt w:val="decimal"/>
      <w:lvlText w:val="Bijlage %1."/>
      <w:lvlJc w:val="left"/>
      <w:pPr>
        <w:ind w:left="8582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A33328"/>
    <w:multiLevelType w:val="hybridMultilevel"/>
    <w:tmpl w:val="A9188ABA"/>
    <w:lvl w:ilvl="0" w:tplc="D9262452">
      <w:start w:val="1"/>
      <w:numFmt w:val="decimal"/>
      <w:lvlText w:val="Artikel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977B71"/>
    <w:multiLevelType w:val="hybridMultilevel"/>
    <w:tmpl w:val="451EE6E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61A9A"/>
    <w:multiLevelType w:val="multilevel"/>
    <w:tmpl w:val="4BB27760"/>
    <w:lvl w:ilvl="0">
      <w:start w:val="1"/>
      <w:numFmt w:val="decimal"/>
      <w:suff w:val="space"/>
      <w:lvlText w:val="Hoofdstuk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HNKKopjecursief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10"/>
  </w:num>
  <w:num w:numId="8">
    <w:abstractNumId w:val="11"/>
  </w:num>
  <w:num w:numId="9">
    <w:abstractNumId w:val="18"/>
  </w:num>
  <w:num w:numId="10">
    <w:abstractNumId w:val="9"/>
  </w:num>
  <w:num w:numId="11">
    <w:abstractNumId w:val="8"/>
  </w:num>
  <w:num w:numId="12">
    <w:abstractNumId w:val="6"/>
  </w:num>
  <w:num w:numId="13">
    <w:abstractNumId w:val="16"/>
  </w:num>
  <w:num w:numId="14">
    <w:abstractNumId w:val="8"/>
  </w:num>
  <w:num w:numId="15">
    <w:abstractNumId w:val="12"/>
  </w:num>
  <w:num w:numId="16">
    <w:abstractNumId w:val="13"/>
  </w:num>
  <w:num w:numId="17">
    <w:abstractNumId w:val="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15"/>
  </w:num>
  <w:num w:numId="22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F26"/>
    <w:rsid w:val="000639DB"/>
    <w:rsid w:val="00065EC2"/>
    <w:rsid w:val="0007559E"/>
    <w:rsid w:val="000B1624"/>
    <w:rsid w:val="000D4004"/>
    <w:rsid w:val="001179EA"/>
    <w:rsid w:val="0019548F"/>
    <w:rsid w:val="001F3A68"/>
    <w:rsid w:val="00245FDE"/>
    <w:rsid w:val="00315FBA"/>
    <w:rsid w:val="003168DE"/>
    <w:rsid w:val="00321634"/>
    <w:rsid w:val="00355F4A"/>
    <w:rsid w:val="00364F15"/>
    <w:rsid w:val="003E163A"/>
    <w:rsid w:val="003E66E5"/>
    <w:rsid w:val="00403165"/>
    <w:rsid w:val="00404CB9"/>
    <w:rsid w:val="00432324"/>
    <w:rsid w:val="00442E89"/>
    <w:rsid w:val="0044781C"/>
    <w:rsid w:val="0046028A"/>
    <w:rsid w:val="00485AF7"/>
    <w:rsid w:val="00501C14"/>
    <w:rsid w:val="006058B3"/>
    <w:rsid w:val="006C6DE8"/>
    <w:rsid w:val="006E6F26"/>
    <w:rsid w:val="007004E8"/>
    <w:rsid w:val="00720F5F"/>
    <w:rsid w:val="00724B2B"/>
    <w:rsid w:val="0075650B"/>
    <w:rsid w:val="0077686E"/>
    <w:rsid w:val="007C138D"/>
    <w:rsid w:val="0081650C"/>
    <w:rsid w:val="009F5D13"/>
    <w:rsid w:val="00A527C8"/>
    <w:rsid w:val="00A84276"/>
    <w:rsid w:val="00AF43BE"/>
    <w:rsid w:val="00B51B24"/>
    <w:rsid w:val="00BA0F19"/>
    <w:rsid w:val="00C46EDC"/>
    <w:rsid w:val="00C73CDF"/>
    <w:rsid w:val="00C9616B"/>
    <w:rsid w:val="00CA2531"/>
    <w:rsid w:val="00CB1564"/>
    <w:rsid w:val="00D231A5"/>
    <w:rsid w:val="00D309E9"/>
    <w:rsid w:val="00D422D9"/>
    <w:rsid w:val="00D549BE"/>
    <w:rsid w:val="00DC093C"/>
    <w:rsid w:val="00DE469A"/>
    <w:rsid w:val="00E35F65"/>
    <w:rsid w:val="00E4088D"/>
    <w:rsid w:val="00E6365D"/>
    <w:rsid w:val="00F23CFA"/>
    <w:rsid w:val="00F26018"/>
    <w:rsid w:val="00F40FB9"/>
    <w:rsid w:val="00F70B62"/>
    <w:rsid w:val="00FD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C2E8CC"/>
  <w15:chartTrackingRefBased/>
  <w15:docId w15:val="{43E075B4-4832-4072-9FF2-8A873F58C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/>
    <w:lsdException w:name="Closing" w:semiHidden="1" w:uiPriority="0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6E6F26"/>
    <w:pPr>
      <w:spacing w:line="26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rsid w:val="00724B2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Kop2">
    <w:name w:val="heading 2"/>
    <w:basedOn w:val="Standaard"/>
    <w:next w:val="Standaard"/>
    <w:link w:val="Kop2Char"/>
    <w:uiPriority w:val="9"/>
    <w:unhideWhenUsed/>
    <w:rsid w:val="00724B2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3">
    <w:name w:val="heading 3"/>
    <w:basedOn w:val="Standaard"/>
    <w:next w:val="Standaard"/>
    <w:link w:val="Kop3Char"/>
    <w:uiPriority w:val="9"/>
    <w:unhideWhenUsed/>
    <w:rsid w:val="00724B2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724B2B"/>
    <w:pPr>
      <w:numPr>
        <w:ilvl w:val="3"/>
        <w:numId w:val="7"/>
      </w:num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724B2B"/>
    <w:pPr>
      <w:numPr>
        <w:ilvl w:val="4"/>
        <w:numId w:val="7"/>
      </w:num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724B2B"/>
    <w:pPr>
      <w:numPr>
        <w:ilvl w:val="5"/>
        <w:numId w:val="7"/>
      </w:num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724B2B"/>
    <w:pPr>
      <w:numPr>
        <w:ilvl w:val="6"/>
        <w:numId w:val="7"/>
      </w:num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724B2B"/>
    <w:pPr>
      <w:numPr>
        <w:ilvl w:val="7"/>
        <w:numId w:val="7"/>
      </w:num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724B2B"/>
    <w:pPr>
      <w:numPr>
        <w:ilvl w:val="8"/>
        <w:numId w:val="7"/>
      </w:num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HNKBijlagen">
    <w:name w:val="HHNK Bijlagen"/>
    <w:basedOn w:val="Standaard"/>
    <w:next w:val="Standaard"/>
    <w:qFormat/>
    <w:rsid w:val="00724B2B"/>
    <w:pPr>
      <w:framePr w:w="9072" w:h="851" w:hRule="exact" w:hSpace="142" w:vSpace="142" w:wrap="notBeside" w:vAnchor="page" w:hAnchor="margin" w:y="14176"/>
    </w:pPr>
  </w:style>
  <w:style w:type="paragraph" w:customStyle="1" w:styleId="HHNKDocumentnaam">
    <w:name w:val="HHNK Documentnaam"/>
    <w:basedOn w:val="Standaard"/>
    <w:next w:val="Standaard"/>
    <w:qFormat/>
    <w:rsid w:val="00724B2B"/>
    <w:pPr>
      <w:tabs>
        <w:tab w:val="left" w:pos="4140"/>
        <w:tab w:val="left" w:pos="7380"/>
      </w:tabs>
      <w:spacing w:before="360" w:after="260" w:line="320" w:lineRule="atLeast"/>
    </w:pPr>
    <w:rPr>
      <w:b/>
      <w:bCs/>
      <w:sz w:val="26"/>
    </w:rPr>
  </w:style>
  <w:style w:type="paragraph" w:customStyle="1" w:styleId="HHNKKop1">
    <w:name w:val="HHNK Kop 1"/>
    <w:basedOn w:val="Standaard"/>
    <w:next w:val="Standaard"/>
    <w:qFormat/>
    <w:rsid w:val="00724B2B"/>
    <w:pPr>
      <w:keepNext/>
      <w:numPr>
        <w:numId w:val="12"/>
      </w:numPr>
      <w:spacing w:before="360" w:after="260"/>
      <w:outlineLvl w:val="0"/>
    </w:pPr>
    <w:rPr>
      <w:b/>
      <w:sz w:val="22"/>
    </w:rPr>
  </w:style>
  <w:style w:type="paragraph" w:customStyle="1" w:styleId="HHNKKop2">
    <w:name w:val="HHNK Kop 2"/>
    <w:basedOn w:val="Standaard"/>
    <w:next w:val="Standaard"/>
    <w:qFormat/>
    <w:rsid w:val="00724B2B"/>
    <w:pPr>
      <w:keepNext/>
      <w:numPr>
        <w:ilvl w:val="1"/>
        <w:numId w:val="12"/>
      </w:numPr>
      <w:spacing w:before="360" w:after="260"/>
      <w:outlineLvl w:val="1"/>
    </w:pPr>
    <w:rPr>
      <w:sz w:val="22"/>
    </w:rPr>
  </w:style>
  <w:style w:type="paragraph" w:customStyle="1" w:styleId="HHNKKop3">
    <w:name w:val="HHNK Kop 3"/>
    <w:basedOn w:val="Standaard"/>
    <w:next w:val="Standaard"/>
    <w:qFormat/>
    <w:rsid w:val="00724B2B"/>
    <w:pPr>
      <w:keepNext/>
      <w:numPr>
        <w:ilvl w:val="2"/>
        <w:numId w:val="12"/>
      </w:numPr>
      <w:spacing w:before="260"/>
      <w:outlineLvl w:val="2"/>
    </w:pPr>
    <w:rPr>
      <w:b/>
    </w:rPr>
  </w:style>
  <w:style w:type="paragraph" w:customStyle="1" w:styleId="HHNKOpsommingNumeriek">
    <w:name w:val="HHNK Opsomming Numeriek"/>
    <w:basedOn w:val="Standaard"/>
    <w:qFormat/>
    <w:rsid w:val="00724B2B"/>
    <w:pPr>
      <w:numPr>
        <w:numId w:val="8"/>
      </w:numPr>
    </w:pPr>
  </w:style>
  <w:style w:type="paragraph" w:customStyle="1" w:styleId="HHNKReferentiekopje">
    <w:name w:val="HHNK Referentiekopje"/>
    <w:basedOn w:val="Standaard"/>
    <w:next w:val="Standaard"/>
    <w:qFormat/>
    <w:rsid w:val="00724B2B"/>
    <w:rPr>
      <w:sz w:val="14"/>
    </w:rPr>
  </w:style>
  <w:style w:type="paragraph" w:customStyle="1" w:styleId="HHNKTitel">
    <w:name w:val="HHNK Titel"/>
    <w:basedOn w:val="Standaard"/>
    <w:next w:val="Standaard"/>
    <w:qFormat/>
    <w:rsid w:val="00724B2B"/>
    <w:pPr>
      <w:keepNext/>
      <w:spacing w:before="360" w:after="260" w:line="320" w:lineRule="exact"/>
    </w:pPr>
    <w:rPr>
      <w:b/>
      <w:sz w:val="26"/>
    </w:rPr>
  </w:style>
  <w:style w:type="paragraph" w:customStyle="1" w:styleId="HHNKsubtitel">
    <w:name w:val="HHNK subtitel"/>
    <w:basedOn w:val="HHNKTitel"/>
    <w:next w:val="Standaard"/>
    <w:qFormat/>
    <w:rsid w:val="00724B2B"/>
    <w:pPr>
      <w:spacing w:before="260" w:after="120" w:line="260" w:lineRule="atLeast"/>
    </w:pPr>
    <w:rPr>
      <w:b w:val="0"/>
      <w:sz w:val="22"/>
    </w:rPr>
  </w:style>
  <w:style w:type="paragraph" w:customStyle="1" w:styleId="HHNKTabel">
    <w:name w:val="HHNK Tabel"/>
    <w:basedOn w:val="Standaard"/>
    <w:qFormat/>
    <w:rsid w:val="00724B2B"/>
    <w:pPr>
      <w:spacing w:before="60" w:after="60" w:line="240" w:lineRule="auto"/>
    </w:pPr>
    <w:rPr>
      <w:sz w:val="16"/>
    </w:rPr>
  </w:style>
  <w:style w:type="paragraph" w:customStyle="1" w:styleId="HHNKVoettekst">
    <w:name w:val="HHNK Voettekst"/>
    <w:basedOn w:val="Standaard"/>
    <w:qFormat/>
    <w:rsid w:val="00724B2B"/>
    <w:pPr>
      <w:spacing w:line="240" w:lineRule="auto"/>
    </w:pPr>
    <w:rPr>
      <w:sz w:val="14"/>
    </w:rPr>
  </w:style>
  <w:style w:type="paragraph" w:styleId="Inhopg1">
    <w:name w:val="toc 1"/>
    <w:basedOn w:val="Standaard"/>
    <w:next w:val="Standaard"/>
    <w:autoRedefine/>
    <w:semiHidden/>
    <w:rsid w:val="0044781C"/>
    <w:pPr>
      <w:tabs>
        <w:tab w:val="left" w:pos="567"/>
        <w:tab w:val="left" w:pos="992"/>
        <w:tab w:val="right" w:pos="9072"/>
      </w:tabs>
      <w:spacing w:before="220" w:after="220"/>
      <w:ind w:left="567" w:hanging="567"/>
      <w:outlineLvl w:val="0"/>
    </w:pPr>
    <w:rPr>
      <w:b/>
    </w:rPr>
  </w:style>
  <w:style w:type="paragraph" w:styleId="Inhopg2">
    <w:name w:val="toc 2"/>
    <w:basedOn w:val="Standaard"/>
    <w:next w:val="Standaard"/>
    <w:autoRedefine/>
    <w:semiHidden/>
    <w:rsid w:val="0044781C"/>
    <w:pPr>
      <w:tabs>
        <w:tab w:val="left" w:pos="567"/>
        <w:tab w:val="right" w:pos="9072"/>
      </w:tabs>
      <w:spacing w:before="200" w:after="200"/>
      <w:ind w:left="567" w:hanging="567"/>
      <w:outlineLvl w:val="1"/>
    </w:pPr>
  </w:style>
  <w:style w:type="paragraph" w:styleId="Inhopg3">
    <w:name w:val="toc 3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2"/>
    </w:pPr>
  </w:style>
  <w:style w:type="paragraph" w:styleId="Voetnoottekst">
    <w:name w:val="footnote text"/>
    <w:basedOn w:val="Standaard"/>
    <w:semiHidden/>
    <w:rsid w:val="0044781C"/>
    <w:pPr>
      <w:spacing w:line="240" w:lineRule="auto"/>
      <w:ind w:left="113" w:hanging="113"/>
    </w:pPr>
    <w:rPr>
      <w:sz w:val="14"/>
      <w:szCs w:val="20"/>
    </w:rPr>
  </w:style>
  <w:style w:type="character" w:styleId="HTMLCode">
    <w:name w:val="HTML Code"/>
    <w:semiHidden/>
    <w:rsid w:val="0044781C"/>
    <w:rPr>
      <w:rFonts w:ascii="Verdana" w:hAnsi="Verdana"/>
      <w:sz w:val="18"/>
      <w:szCs w:val="20"/>
    </w:rPr>
  </w:style>
  <w:style w:type="character" w:styleId="HTMLDefinition">
    <w:name w:val="HTML Definition"/>
    <w:semiHidden/>
    <w:rsid w:val="0044781C"/>
    <w:rPr>
      <w:rFonts w:ascii="Verdana" w:hAnsi="Verdana"/>
      <w:iCs/>
      <w:sz w:val="18"/>
    </w:rPr>
  </w:style>
  <w:style w:type="character" w:styleId="HTMLVariable">
    <w:name w:val="HTML Variable"/>
    <w:semiHidden/>
    <w:rsid w:val="0044781C"/>
    <w:rPr>
      <w:rFonts w:ascii="Verdana" w:hAnsi="Verdana"/>
      <w:iCs/>
      <w:sz w:val="18"/>
    </w:rPr>
  </w:style>
  <w:style w:type="character" w:styleId="HTML-acroniem">
    <w:name w:val="HTML Acronym"/>
    <w:semiHidden/>
    <w:rsid w:val="0044781C"/>
    <w:rPr>
      <w:rFonts w:ascii="Verdana" w:hAnsi="Verdana"/>
      <w:sz w:val="18"/>
    </w:rPr>
  </w:style>
  <w:style w:type="paragraph" w:styleId="HTML-adres">
    <w:name w:val="HTML Address"/>
    <w:basedOn w:val="Standaard"/>
    <w:link w:val="HTML-adresChar"/>
    <w:semiHidden/>
    <w:rsid w:val="0044781C"/>
    <w:rPr>
      <w:iCs/>
    </w:rPr>
  </w:style>
  <w:style w:type="character" w:customStyle="1" w:styleId="HTML-adresChar">
    <w:name w:val="HTML-adres Char"/>
    <w:basedOn w:val="Standaardalinea-lettertype"/>
    <w:link w:val="HTML-adres"/>
    <w:semiHidden/>
    <w:rsid w:val="0007559E"/>
    <w:rPr>
      <w:rFonts w:ascii="Verdana" w:hAnsi="Verdana"/>
      <w:iCs/>
      <w:sz w:val="18"/>
      <w:szCs w:val="24"/>
    </w:rPr>
  </w:style>
  <w:style w:type="character" w:styleId="HTML-citaat">
    <w:name w:val="HTML Cite"/>
    <w:semiHidden/>
    <w:rsid w:val="0044781C"/>
    <w:rPr>
      <w:rFonts w:ascii="Verdana" w:hAnsi="Verdana"/>
      <w:iCs/>
      <w:sz w:val="18"/>
    </w:rPr>
  </w:style>
  <w:style w:type="character" w:styleId="HTML-schrijfmachine">
    <w:name w:val="HTML Typewriter"/>
    <w:semiHidden/>
    <w:rsid w:val="0044781C"/>
    <w:rPr>
      <w:rFonts w:ascii="Verdana" w:hAnsi="Verdana"/>
      <w:sz w:val="18"/>
      <w:szCs w:val="20"/>
    </w:rPr>
  </w:style>
  <w:style w:type="character" w:styleId="HTML-toetsenbord">
    <w:name w:val="HTML Keyboard"/>
    <w:semiHidden/>
    <w:rsid w:val="0044781C"/>
    <w:rPr>
      <w:rFonts w:ascii="Verdana" w:hAnsi="Verdana"/>
      <w:sz w:val="18"/>
      <w:szCs w:val="20"/>
    </w:rPr>
  </w:style>
  <w:style w:type="character" w:styleId="HTML-voorbeeld">
    <w:name w:val="HTML Sample"/>
    <w:semiHidden/>
    <w:rsid w:val="0044781C"/>
    <w:rPr>
      <w:rFonts w:ascii="Verdana" w:hAnsi="Verdana"/>
      <w:sz w:val="18"/>
    </w:rPr>
  </w:style>
  <w:style w:type="character" w:styleId="Hyperlink">
    <w:name w:val="Hyperlink"/>
    <w:semiHidden/>
    <w:rsid w:val="0044781C"/>
    <w:rPr>
      <w:rFonts w:ascii="Verdana" w:hAnsi="Verdana"/>
      <w:color w:val="0000FF"/>
      <w:sz w:val="18"/>
      <w:u w:val="single"/>
    </w:rPr>
  </w:style>
  <w:style w:type="paragraph" w:styleId="Index1">
    <w:name w:val="index 1"/>
    <w:basedOn w:val="Standaard"/>
    <w:next w:val="Standaard"/>
    <w:autoRedefine/>
    <w:semiHidden/>
    <w:rsid w:val="0044781C"/>
    <w:pPr>
      <w:ind w:left="180" w:hanging="180"/>
    </w:pPr>
  </w:style>
  <w:style w:type="paragraph" w:styleId="Index2">
    <w:name w:val="index 2"/>
    <w:basedOn w:val="Standaard"/>
    <w:next w:val="Standaard"/>
    <w:autoRedefine/>
    <w:semiHidden/>
    <w:rsid w:val="0044781C"/>
    <w:pPr>
      <w:ind w:left="360" w:hanging="180"/>
    </w:pPr>
  </w:style>
  <w:style w:type="paragraph" w:styleId="Indexkop">
    <w:name w:val="index heading"/>
    <w:basedOn w:val="Standaard"/>
    <w:next w:val="Index1"/>
    <w:semiHidden/>
    <w:rsid w:val="0044781C"/>
    <w:rPr>
      <w:rFonts w:cs="Arial"/>
      <w:b/>
      <w:bCs/>
    </w:rPr>
  </w:style>
  <w:style w:type="paragraph" w:styleId="Inhopg4">
    <w:name w:val="toc 4"/>
    <w:basedOn w:val="Standaard"/>
    <w:next w:val="Standaard"/>
    <w:autoRedefine/>
    <w:semiHidden/>
    <w:rsid w:val="0044781C"/>
    <w:pPr>
      <w:tabs>
        <w:tab w:val="left" w:pos="1559"/>
        <w:tab w:val="right" w:pos="9072"/>
      </w:tabs>
      <w:ind w:left="3118" w:hanging="1559"/>
      <w:outlineLvl w:val="3"/>
    </w:pPr>
  </w:style>
  <w:style w:type="paragraph" w:styleId="Inhopg5">
    <w:name w:val="toc 5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4"/>
    </w:pPr>
  </w:style>
  <w:style w:type="paragraph" w:styleId="Inhopg6">
    <w:name w:val="toc 6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5"/>
    </w:pPr>
  </w:style>
  <w:style w:type="paragraph" w:styleId="Inhopg7">
    <w:name w:val="toc 7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6"/>
    </w:pPr>
  </w:style>
  <w:style w:type="paragraph" w:styleId="Inhopg8">
    <w:name w:val="toc 8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7"/>
    </w:pPr>
  </w:style>
  <w:style w:type="paragraph" w:styleId="Inhopg9">
    <w:name w:val="toc 9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8"/>
    </w:pPr>
  </w:style>
  <w:style w:type="paragraph" w:styleId="Kopbronvermelding">
    <w:name w:val="toa heading"/>
    <w:basedOn w:val="Standaard"/>
    <w:next w:val="Standaard"/>
    <w:semiHidden/>
    <w:rsid w:val="0044781C"/>
    <w:pPr>
      <w:spacing w:before="120"/>
    </w:pPr>
    <w:rPr>
      <w:rFonts w:cs="Arial"/>
      <w:bCs/>
      <w:i/>
    </w:rPr>
  </w:style>
  <w:style w:type="paragraph" w:styleId="Koptekst">
    <w:name w:val="header"/>
    <w:basedOn w:val="Standaard"/>
    <w:link w:val="KoptekstChar"/>
    <w:uiPriority w:val="99"/>
    <w:rsid w:val="00E6365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E6365D"/>
    <w:rPr>
      <w:rFonts w:ascii="Verdana" w:hAnsi="Verdana" w:cs="Verdana"/>
      <w:sz w:val="18"/>
      <w:szCs w:val="18"/>
    </w:rPr>
  </w:style>
  <w:style w:type="paragraph" w:styleId="Lijst3">
    <w:name w:val="List 3"/>
    <w:basedOn w:val="Standaard"/>
    <w:semiHidden/>
    <w:rsid w:val="0044781C"/>
    <w:pPr>
      <w:ind w:left="1080" w:hanging="360"/>
    </w:pPr>
  </w:style>
  <w:style w:type="paragraph" w:styleId="Lijstopsomteken">
    <w:name w:val="List Bullet"/>
    <w:basedOn w:val="Standaard"/>
    <w:autoRedefine/>
    <w:semiHidden/>
    <w:rsid w:val="0044781C"/>
    <w:pPr>
      <w:numPr>
        <w:numId w:val="1"/>
      </w:numPr>
    </w:pPr>
  </w:style>
  <w:style w:type="paragraph" w:styleId="Lijstnummering">
    <w:name w:val="List Number"/>
    <w:basedOn w:val="Standaard"/>
    <w:autoRedefine/>
    <w:uiPriority w:val="99"/>
    <w:semiHidden/>
    <w:rsid w:val="0044781C"/>
    <w:pPr>
      <w:numPr>
        <w:numId w:val="2"/>
      </w:numPr>
    </w:pPr>
  </w:style>
  <w:style w:type="paragraph" w:styleId="Lijstnummering2">
    <w:name w:val="List Number 2"/>
    <w:basedOn w:val="Standaard"/>
    <w:autoRedefine/>
    <w:semiHidden/>
    <w:rsid w:val="0044781C"/>
    <w:pPr>
      <w:numPr>
        <w:numId w:val="3"/>
      </w:numPr>
    </w:pPr>
  </w:style>
  <w:style w:type="paragraph" w:styleId="Lijstnummering3">
    <w:name w:val="List Number 3"/>
    <w:basedOn w:val="Standaard"/>
    <w:autoRedefine/>
    <w:semiHidden/>
    <w:rsid w:val="0044781C"/>
    <w:pPr>
      <w:numPr>
        <w:numId w:val="4"/>
      </w:numPr>
    </w:pPr>
  </w:style>
  <w:style w:type="paragraph" w:styleId="Lijstnummering4">
    <w:name w:val="List Number 4"/>
    <w:basedOn w:val="Standaard"/>
    <w:autoRedefine/>
    <w:semiHidden/>
    <w:rsid w:val="0044781C"/>
    <w:pPr>
      <w:numPr>
        <w:numId w:val="5"/>
      </w:numPr>
    </w:pPr>
  </w:style>
  <w:style w:type="paragraph" w:styleId="Lijstnummering5">
    <w:name w:val="List Number 5"/>
    <w:basedOn w:val="Standaard"/>
    <w:autoRedefine/>
    <w:semiHidden/>
    <w:rsid w:val="0044781C"/>
    <w:pPr>
      <w:numPr>
        <w:numId w:val="6"/>
      </w:numPr>
    </w:pPr>
  </w:style>
  <w:style w:type="paragraph" w:styleId="Macrotekst">
    <w:name w:val="macro"/>
    <w:link w:val="MacrotekstChar"/>
    <w:semiHidden/>
    <w:rsid w:val="004478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Verdana" w:hAnsi="Verdana" w:cs="Courier New"/>
      <w:sz w:val="18"/>
    </w:rPr>
  </w:style>
  <w:style w:type="character" w:customStyle="1" w:styleId="MacrotekstChar">
    <w:name w:val="Macrotekst Char"/>
    <w:basedOn w:val="Standaardalinea-lettertype"/>
    <w:link w:val="Macrotekst"/>
    <w:semiHidden/>
    <w:rsid w:val="0007559E"/>
    <w:rPr>
      <w:rFonts w:ascii="Verdana" w:hAnsi="Verdana" w:cs="Courier New"/>
      <w:sz w:val="18"/>
    </w:rPr>
  </w:style>
  <w:style w:type="character" w:styleId="Nadruk">
    <w:name w:val="Emphasis"/>
    <w:uiPriority w:val="20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rmaalweb">
    <w:name w:val="Normal (Web)"/>
    <w:basedOn w:val="Standaard"/>
    <w:semiHidden/>
    <w:rsid w:val="0044781C"/>
  </w:style>
  <w:style w:type="character" w:styleId="Paginanummer">
    <w:name w:val="page number"/>
    <w:semiHidden/>
    <w:rsid w:val="0044781C"/>
    <w:rPr>
      <w:rFonts w:ascii="Verdana" w:hAnsi="Verdana"/>
      <w:sz w:val="18"/>
    </w:rPr>
  </w:style>
  <w:style w:type="paragraph" w:styleId="Plattetekst">
    <w:name w:val="Body Text"/>
    <w:basedOn w:val="Standaard"/>
    <w:link w:val="PlattetekstChar"/>
    <w:semiHidden/>
    <w:rsid w:val="0044781C"/>
  </w:style>
  <w:style w:type="character" w:customStyle="1" w:styleId="PlattetekstChar">
    <w:name w:val="Platte tekst Char"/>
    <w:basedOn w:val="Standaardalinea-lettertype"/>
    <w:link w:val="Plattetekst"/>
    <w:semiHidden/>
    <w:rsid w:val="0007559E"/>
    <w:rPr>
      <w:rFonts w:ascii="Verdana" w:hAnsi="Verdana"/>
      <w:sz w:val="18"/>
      <w:szCs w:val="24"/>
    </w:rPr>
  </w:style>
  <w:style w:type="paragraph" w:styleId="Plattetekst2">
    <w:name w:val="Body Text 2"/>
    <w:basedOn w:val="Standaard"/>
    <w:link w:val="Plattetekst2Char"/>
    <w:semiHidden/>
    <w:rsid w:val="0044781C"/>
  </w:style>
  <w:style w:type="character" w:customStyle="1" w:styleId="Plattetekst2Char">
    <w:name w:val="Platte tekst 2 Char"/>
    <w:basedOn w:val="Standaardalinea-lettertype"/>
    <w:link w:val="Plattetekst2"/>
    <w:semiHidden/>
    <w:rsid w:val="0007559E"/>
    <w:rPr>
      <w:rFonts w:ascii="Verdana" w:hAnsi="Verdana"/>
      <w:sz w:val="18"/>
      <w:szCs w:val="24"/>
    </w:rPr>
  </w:style>
  <w:style w:type="paragraph" w:customStyle="1" w:styleId="Plattetekst21">
    <w:name w:val="Platte tekst 21"/>
    <w:basedOn w:val="Standaard"/>
    <w:rsid w:val="00A84276"/>
    <w:pPr>
      <w:overflowPunct w:val="0"/>
      <w:autoSpaceDE w:val="0"/>
      <w:autoSpaceDN w:val="0"/>
      <w:adjustRightInd w:val="0"/>
      <w:textAlignment w:val="baseline"/>
    </w:pPr>
    <w:rPr>
      <w:color w:val="0000FF"/>
      <w:kern w:val="22"/>
      <w:szCs w:val="20"/>
    </w:rPr>
  </w:style>
  <w:style w:type="paragraph" w:styleId="Plattetekst3">
    <w:name w:val="Body Text 3"/>
    <w:basedOn w:val="Standaard"/>
    <w:link w:val="Plattetekst3Char"/>
    <w:rsid w:val="0044781C"/>
    <w:rPr>
      <w:szCs w:val="16"/>
    </w:rPr>
  </w:style>
  <w:style w:type="character" w:customStyle="1" w:styleId="Plattetekst3Char">
    <w:name w:val="Platte tekst 3 Char"/>
    <w:link w:val="Plattetekst3"/>
    <w:rsid w:val="00E6365D"/>
    <w:rPr>
      <w:rFonts w:ascii="Verdana" w:hAnsi="Verdana"/>
      <w:sz w:val="18"/>
      <w:szCs w:val="16"/>
    </w:rPr>
  </w:style>
  <w:style w:type="paragraph" w:styleId="Platteteksteersteinspringing">
    <w:name w:val="Body Text First Indent"/>
    <w:basedOn w:val="Standaard"/>
    <w:link w:val="PlatteteksteersteinspringingChar"/>
    <w:semiHidden/>
    <w:rsid w:val="0044781C"/>
    <w:pPr>
      <w:ind w:left="454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07559E"/>
    <w:rPr>
      <w:rFonts w:ascii="Verdana" w:hAnsi="Verdana"/>
      <w:sz w:val="18"/>
      <w:szCs w:val="24"/>
    </w:rPr>
  </w:style>
  <w:style w:type="paragraph" w:styleId="Plattetekstinspringen">
    <w:name w:val="Body Text Indent"/>
    <w:basedOn w:val="Standaard"/>
    <w:link w:val="PlattetekstinspringenChar"/>
    <w:semiHidden/>
    <w:rsid w:val="0044781C"/>
    <w:pPr>
      <w:ind w:left="454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07559E"/>
    <w:rPr>
      <w:rFonts w:ascii="Verdana" w:hAnsi="Verdana"/>
      <w:sz w:val="18"/>
      <w:szCs w:val="24"/>
    </w:rPr>
  </w:style>
  <w:style w:type="paragraph" w:styleId="Platteteksteersteinspringing2">
    <w:name w:val="Body Text First Indent 2"/>
    <w:basedOn w:val="Standaard"/>
    <w:link w:val="Platteteksteersteinspringing2Char"/>
    <w:semiHidden/>
    <w:rsid w:val="0044781C"/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07559E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semiHidden/>
    <w:rsid w:val="0044781C"/>
    <w:pPr>
      <w:ind w:left="454"/>
    </w:p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07559E"/>
    <w:rPr>
      <w:rFonts w:ascii="Verdana" w:hAnsi="Verdana"/>
      <w:sz w:val="18"/>
      <w:szCs w:val="24"/>
    </w:rPr>
  </w:style>
  <w:style w:type="paragraph" w:styleId="Plattetekstinspringen3">
    <w:name w:val="Body Text Indent 3"/>
    <w:basedOn w:val="Standaard"/>
    <w:link w:val="Plattetekstinspringen3Char"/>
    <w:semiHidden/>
    <w:rsid w:val="0044781C"/>
    <w:pPr>
      <w:ind w:left="45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07559E"/>
    <w:rPr>
      <w:rFonts w:ascii="Verdana" w:hAnsi="Verdana"/>
      <w:sz w:val="18"/>
      <w:szCs w:val="16"/>
    </w:rPr>
  </w:style>
  <w:style w:type="character" w:styleId="Regelnummer">
    <w:name w:val="line number"/>
    <w:semiHidden/>
    <w:rsid w:val="0044781C"/>
    <w:rPr>
      <w:rFonts w:ascii="Verdana" w:hAnsi="Verdana"/>
      <w:sz w:val="18"/>
    </w:rPr>
  </w:style>
  <w:style w:type="paragraph" w:customStyle="1" w:styleId="Subtitel">
    <w:name w:val="Subtitel"/>
    <w:basedOn w:val="Standaard"/>
    <w:rsid w:val="0007559E"/>
    <w:pPr>
      <w:spacing w:before="120" w:after="240"/>
    </w:pPr>
    <w:rPr>
      <w:rFonts w:cs="Arial"/>
      <w:sz w:val="26"/>
    </w:rPr>
  </w:style>
  <w:style w:type="paragraph" w:styleId="Tekstopmerking">
    <w:name w:val="annotation text"/>
    <w:basedOn w:val="Standaard"/>
    <w:link w:val="TekstopmerkingChar"/>
    <w:semiHidden/>
    <w:rsid w:val="0044781C"/>
    <w:rPr>
      <w:sz w:val="16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07559E"/>
    <w:rPr>
      <w:rFonts w:ascii="Verdana" w:hAnsi="Verdana"/>
      <w:sz w:val="16"/>
    </w:rPr>
  </w:style>
  <w:style w:type="paragraph" w:styleId="Tekstzonderopmaak">
    <w:name w:val="Plain Text"/>
    <w:basedOn w:val="Standaard"/>
    <w:link w:val="TekstzonderopmaakChar"/>
    <w:semiHidden/>
    <w:rsid w:val="0044781C"/>
    <w:rPr>
      <w:rFonts w:cs="Courier New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semiHidden/>
    <w:rsid w:val="0007559E"/>
    <w:rPr>
      <w:rFonts w:ascii="Verdana" w:hAnsi="Verdana" w:cs="Courier New"/>
      <w:sz w:val="18"/>
    </w:rPr>
  </w:style>
  <w:style w:type="paragraph" w:styleId="Titel">
    <w:name w:val="Title"/>
    <w:basedOn w:val="Standaard"/>
    <w:next w:val="Standaard"/>
    <w:link w:val="TitelChar"/>
    <w:uiPriority w:val="10"/>
    <w:rsid w:val="00724B2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elChar">
    <w:name w:val="Titel Char"/>
    <w:basedOn w:val="Standaardalinea-lettertype"/>
    <w:link w:val="Titel"/>
    <w:uiPriority w:val="10"/>
    <w:rsid w:val="00724B2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character" w:styleId="Verwijzingopmerking">
    <w:name w:val="annotation reference"/>
    <w:semiHidden/>
    <w:rsid w:val="0044781C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44781C"/>
    <w:rPr>
      <w:rFonts w:ascii="Verdana" w:hAnsi="Verdana"/>
      <w:sz w:val="18"/>
      <w:vertAlign w:val="superscript"/>
    </w:rPr>
  </w:style>
  <w:style w:type="paragraph" w:styleId="Voettekst">
    <w:name w:val="footer"/>
    <w:basedOn w:val="Standaard"/>
    <w:link w:val="VoettekstChar"/>
    <w:rsid w:val="0044781C"/>
    <w:rPr>
      <w:sz w:val="14"/>
    </w:rPr>
  </w:style>
  <w:style w:type="character" w:customStyle="1" w:styleId="VoettekstChar">
    <w:name w:val="Voettekst Char"/>
    <w:link w:val="Voettekst"/>
    <w:rsid w:val="00E6365D"/>
    <w:rPr>
      <w:rFonts w:ascii="Verdana" w:hAnsi="Verdana"/>
      <w:sz w:val="14"/>
      <w:szCs w:val="24"/>
    </w:rPr>
  </w:style>
  <w:style w:type="paragraph" w:customStyle="1" w:styleId="voorafopgemaakt">
    <w:name w:val="vooraf opgemaakt"/>
    <w:basedOn w:val="Standaard"/>
    <w:next w:val="Standaard"/>
    <w:rsid w:val="0007559E"/>
    <w:rPr>
      <w:rFonts w:cs="Courier New"/>
      <w:szCs w:val="20"/>
    </w:rPr>
  </w:style>
  <w:style w:type="character" w:styleId="Zwaar">
    <w:name w:val="Strong"/>
    <w:uiPriority w:val="22"/>
    <w:rsid w:val="00724B2B"/>
    <w:rPr>
      <w:b/>
      <w:bCs/>
      <w:spacing w:val="0"/>
    </w:rPr>
  </w:style>
  <w:style w:type="paragraph" w:styleId="Lijstalinea">
    <w:name w:val="List Paragraph"/>
    <w:basedOn w:val="Standaard"/>
    <w:link w:val="LijstalineaChar"/>
    <w:uiPriority w:val="34"/>
    <w:qFormat/>
    <w:rsid w:val="00724B2B"/>
    <w:pPr>
      <w:ind w:left="720"/>
      <w:contextualSpacing/>
    </w:pPr>
  </w:style>
  <w:style w:type="paragraph" w:customStyle="1" w:styleId="HHNKbijschrift">
    <w:name w:val="HHNK bijschrift"/>
    <w:basedOn w:val="Standaard"/>
    <w:qFormat/>
    <w:rsid w:val="00724B2B"/>
    <w:pPr>
      <w:spacing w:line="240" w:lineRule="auto"/>
    </w:pPr>
    <w:rPr>
      <w:i/>
      <w:sz w:val="14"/>
    </w:rPr>
  </w:style>
  <w:style w:type="paragraph" w:customStyle="1" w:styleId="HHNKKopjecursief">
    <w:name w:val="HHNK Kopje cursief"/>
    <w:basedOn w:val="Standaard"/>
    <w:next w:val="Standaard"/>
    <w:autoRedefine/>
    <w:qFormat/>
    <w:rsid w:val="00724B2B"/>
    <w:pPr>
      <w:keepNext/>
      <w:numPr>
        <w:ilvl w:val="3"/>
        <w:numId w:val="9"/>
      </w:numPr>
      <w:tabs>
        <w:tab w:val="left" w:pos="595"/>
      </w:tabs>
      <w:spacing w:before="120"/>
      <w:outlineLvl w:val="3"/>
    </w:pPr>
    <w:rPr>
      <w:i/>
    </w:rPr>
  </w:style>
  <w:style w:type="paragraph" w:customStyle="1" w:styleId="HHNKVoetnoottekst">
    <w:name w:val="HHNK Voetnoottekst"/>
    <w:basedOn w:val="Standaard"/>
    <w:qFormat/>
    <w:rsid w:val="00724B2B"/>
    <w:pPr>
      <w:spacing w:line="240" w:lineRule="auto"/>
      <w:ind w:left="170" w:hanging="170"/>
    </w:pPr>
    <w:rPr>
      <w:sz w:val="14"/>
    </w:rPr>
  </w:style>
  <w:style w:type="paragraph" w:styleId="Ondertitel">
    <w:name w:val="Subtitle"/>
    <w:basedOn w:val="Standaard"/>
    <w:next w:val="Standaard"/>
    <w:link w:val="OndertitelChar"/>
    <w:uiPriority w:val="11"/>
    <w:rsid w:val="00724B2B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24B2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paragraph" w:customStyle="1" w:styleId="HHNKKopjevet">
    <w:name w:val="HHNK Kopje vet"/>
    <w:basedOn w:val="Standaard"/>
    <w:next w:val="Standaard"/>
    <w:qFormat/>
    <w:rsid w:val="00724B2B"/>
    <w:pPr>
      <w:keepNext/>
      <w:spacing w:before="120"/>
    </w:pPr>
    <w:rPr>
      <w:b/>
    </w:rPr>
  </w:style>
  <w:style w:type="character" w:customStyle="1" w:styleId="Kop1Char">
    <w:name w:val="Kop 1 Char"/>
    <w:basedOn w:val="Standaardalinea-lettertype"/>
    <w:link w:val="Kop1"/>
    <w:uiPriority w:val="9"/>
    <w:rsid w:val="00724B2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Kop2Char">
    <w:name w:val="Kop 2 Char"/>
    <w:basedOn w:val="Standaardalinea-lettertype"/>
    <w:link w:val="Kop2"/>
    <w:uiPriority w:val="9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3Char">
    <w:name w:val="Kop 3 Char"/>
    <w:basedOn w:val="Standaardalinea-lettertype"/>
    <w:link w:val="Kop3"/>
    <w:uiPriority w:val="9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4Char">
    <w:name w:val="Kop 4 Char"/>
    <w:basedOn w:val="Standaardalinea-lettertype"/>
    <w:link w:val="Kop4"/>
    <w:uiPriority w:val="9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8Char">
    <w:name w:val="Kop 8 Char"/>
    <w:basedOn w:val="Standaardalinea-lettertype"/>
    <w:link w:val="Kop8"/>
    <w:uiPriority w:val="9"/>
    <w:rsid w:val="00724B2B"/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character" w:customStyle="1" w:styleId="Kop9Char">
    <w:name w:val="Kop 9 Char"/>
    <w:basedOn w:val="Standaardalinea-lettertype"/>
    <w:link w:val="Kop9"/>
    <w:uiPriority w:val="9"/>
    <w:rsid w:val="00724B2B"/>
    <w:rPr>
      <w:rFonts w:asciiTheme="majorHAnsi" w:eastAsiaTheme="majorEastAsia" w:hAnsiTheme="majorHAnsi" w:cstheme="majorBidi"/>
      <w:color w:val="C0504D" w:themeColor="accent2"/>
      <w:sz w:val="18"/>
      <w:szCs w:val="24"/>
    </w:rPr>
  </w:style>
  <w:style w:type="paragraph" w:styleId="Bijschrift">
    <w:name w:val="caption"/>
    <w:basedOn w:val="Standaard"/>
    <w:next w:val="Standaard"/>
    <w:semiHidden/>
    <w:unhideWhenUsed/>
    <w:qFormat/>
    <w:rsid w:val="00724B2B"/>
    <w:pPr>
      <w:spacing w:after="200" w:line="240" w:lineRule="auto"/>
    </w:pPr>
    <w:rPr>
      <w:b/>
      <w:bCs/>
      <w:color w:val="4F81BD" w:themeColor="accent1"/>
      <w:szCs w:val="18"/>
    </w:rPr>
  </w:style>
  <w:style w:type="paragraph" w:styleId="Geenafstand">
    <w:name w:val="No Spacing"/>
    <w:basedOn w:val="Standaard"/>
    <w:uiPriority w:val="1"/>
    <w:rsid w:val="00724B2B"/>
    <w:pPr>
      <w:spacing w:line="240" w:lineRule="auto"/>
    </w:pPr>
  </w:style>
  <w:style w:type="paragraph" w:styleId="Citaat">
    <w:name w:val="Quote"/>
    <w:basedOn w:val="Standaard"/>
    <w:next w:val="Standaard"/>
    <w:link w:val="CitaatChar"/>
    <w:uiPriority w:val="29"/>
    <w:rsid w:val="00724B2B"/>
    <w:rPr>
      <w:i/>
      <w:iCs/>
      <w:color w:val="943634" w:themeColor="accent2" w:themeShade="BF"/>
    </w:rPr>
  </w:style>
  <w:style w:type="character" w:customStyle="1" w:styleId="CitaatChar">
    <w:name w:val="Citaat Char"/>
    <w:basedOn w:val="Standaardalinea-lettertype"/>
    <w:link w:val="Citaat"/>
    <w:uiPriority w:val="29"/>
    <w:rsid w:val="00724B2B"/>
    <w:rPr>
      <w:color w:val="943634" w:themeColor="accent2" w:themeShade="BF"/>
      <w:sz w:val="20"/>
      <w:szCs w:val="20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724B2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ielebenadrukking">
    <w:name w:val="Subtle Emphasis"/>
    <w:uiPriority w:val="19"/>
    <w:rsid w:val="00724B2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ievebenadrukking">
    <w:name w:val="Intense Emphasis"/>
    <w:uiPriority w:val="21"/>
    <w:rsid w:val="00724B2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ieleverwijzing">
    <w:name w:val="Subtle Reference"/>
    <w:uiPriority w:val="31"/>
    <w:rsid w:val="00724B2B"/>
    <w:rPr>
      <w:i/>
      <w:iCs/>
      <w:smallCaps/>
      <w:color w:val="C0504D" w:themeColor="accent2"/>
      <w:u w:color="C0504D" w:themeColor="accent2"/>
    </w:rPr>
  </w:style>
  <w:style w:type="character" w:styleId="Intensieveverwijzing">
    <w:name w:val="Intense Reference"/>
    <w:uiPriority w:val="32"/>
    <w:rsid w:val="00724B2B"/>
    <w:rPr>
      <w:b/>
      <w:bCs/>
      <w:i/>
      <w:iCs/>
      <w:smallCaps/>
      <w:color w:val="C0504D" w:themeColor="accent2"/>
      <w:u w:color="C0504D" w:themeColor="accent2"/>
    </w:rPr>
  </w:style>
  <w:style w:type="character" w:styleId="Titelvanboek">
    <w:name w:val="Book Title"/>
    <w:uiPriority w:val="33"/>
    <w:rsid w:val="00724B2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724B2B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60" w:lineRule="atLeast"/>
      <w:contextualSpacing w:val="0"/>
      <w:outlineLvl w:val="9"/>
    </w:pPr>
    <w:rPr>
      <w:color w:val="365F91" w:themeColor="accent1" w:themeShade="BF"/>
      <w:sz w:val="28"/>
      <w:szCs w:val="28"/>
    </w:rPr>
  </w:style>
  <w:style w:type="table" w:styleId="Tabelraster">
    <w:name w:val="Table Grid"/>
    <w:basedOn w:val="Standaardtabel"/>
    <w:uiPriority w:val="59"/>
    <w:rsid w:val="00364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jlage">
    <w:name w:val="Bijlage"/>
    <w:basedOn w:val="HHNKKop1"/>
    <w:link w:val="BijlageChar"/>
    <w:qFormat/>
    <w:rsid w:val="003E66E5"/>
    <w:pPr>
      <w:numPr>
        <w:numId w:val="17"/>
      </w:numPr>
      <w:spacing w:before="120"/>
      <w:ind w:left="357" w:hanging="357"/>
    </w:pPr>
  </w:style>
  <w:style w:type="character" w:customStyle="1" w:styleId="BijlageChar">
    <w:name w:val="Bijlage Char"/>
    <w:basedOn w:val="Standaardalinea-lettertype"/>
    <w:link w:val="Bijlage"/>
    <w:rsid w:val="003E66E5"/>
    <w:rPr>
      <w:rFonts w:ascii="Verdana" w:hAnsi="Verdana"/>
      <w:b/>
      <w:sz w:val="22"/>
      <w:szCs w:val="24"/>
    </w:rPr>
  </w:style>
  <w:style w:type="paragraph" w:customStyle="1" w:styleId="Artikel">
    <w:name w:val="Artikel"/>
    <w:basedOn w:val="HHNKKop2"/>
    <w:link w:val="ArtikelChar"/>
    <w:qFormat/>
    <w:rsid w:val="003E66E5"/>
    <w:pPr>
      <w:numPr>
        <w:ilvl w:val="0"/>
        <w:numId w:val="0"/>
      </w:numPr>
      <w:tabs>
        <w:tab w:val="num" w:pos="720"/>
      </w:tabs>
      <w:spacing w:before="0" w:after="0"/>
      <w:ind w:left="357" w:hanging="357"/>
    </w:pPr>
    <w:rPr>
      <w:b/>
      <w:color w:val="000000"/>
      <w:sz w:val="18"/>
    </w:rPr>
  </w:style>
  <w:style w:type="character" w:customStyle="1" w:styleId="ArtikelChar">
    <w:name w:val="Artikel Char"/>
    <w:basedOn w:val="BijlageChar"/>
    <w:link w:val="Artikel"/>
    <w:rsid w:val="003E66E5"/>
    <w:rPr>
      <w:rFonts w:ascii="Verdana" w:hAnsi="Verdana"/>
      <w:b/>
      <w:color w:val="000000"/>
      <w:sz w:val="18"/>
      <w:szCs w:val="24"/>
    </w:rPr>
  </w:style>
  <w:style w:type="paragraph" w:customStyle="1" w:styleId="BijlageA">
    <w:name w:val="Bijlage A"/>
    <w:basedOn w:val="Standaard"/>
    <w:link w:val="BijlageAChar"/>
    <w:qFormat/>
    <w:rsid w:val="003E66E5"/>
    <w:pPr>
      <w:tabs>
        <w:tab w:val="num" w:pos="720"/>
      </w:tabs>
      <w:ind w:left="720" w:hanging="360"/>
    </w:pPr>
    <w:rPr>
      <w:b/>
      <w:sz w:val="22"/>
      <w:szCs w:val="18"/>
    </w:rPr>
  </w:style>
  <w:style w:type="character" w:customStyle="1" w:styleId="BijlageAChar">
    <w:name w:val="Bijlage A Char"/>
    <w:basedOn w:val="Standaardalinea-lettertype"/>
    <w:link w:val="BijlageA"/>
    <w:rsid w:val="003E66E5"/>
    <w:rPr>
      <w:rFonts w:ascii="Verdana" w:hAnsi="Verdana"/>
      <w:b/>
      <w:sz w:val="22"/>
      <w:szCs w:val="18"/>
    </w:rPr>
  </w:style>
  <w:style w:type="paragraph" w:customStyle="1" w:styleId="StandaardZwart">
    <w:name w:val="Standaard + Zwart"/>
    <w:basedOn w:val="Standaard"/>
    <w:rsid w:val="006E6F26"/>
    <w:pPr>
      <w:numPr>
        <w:ilvl w:val="1"/>
        <w:numId w:val="20"/>
      </w:numPr>
      <w:tabs>
        <w:tab w:val="clear" w:pos="1440"/>
        <w:tab w:val="left" w:pos="360"/>
        <w:tab w:val="num" w:pos="720"/>
      </w:tabs>
      <w:spacing w:line="240" w:lineRule="atLeast"/>
      <w:ind w:left="720"/>
    </w:pPr>
    <w:rPr>
      <w:color w:val="00000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6E6F26"/>
    <w:rPr>
      <w:rFonts w:ascii="Verdana" w:hAnsi="Verdana"/>
      <w:sz w:val="18"/>
      <w:szCs w:val="24"/>
    </w:rPr>
  </w:style>
  <w:style w:type="table" w:styleId="Rastertabel5donker-Accent1">
    <w:name w:val="Grid Table 5 Dark Accent 1"/>
    <w:basedOn w:val="Standaardtabel"/>
    <w:uiPriority w:val="50"/>
    <w:rsid w:val="00404CB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HHNK_document" ma:contentTypeID="0x010100BCEB7A8005909A43B4CE60CE528F151400EC01B36AED6AB049B14D4F7D19A13B5B" ma:contentTypeVersion="10" ma:contentTypeDescription="Een nieuw document maken." ma:contentTypeScope="" ma:versionID="9c1f4e4377d01c4d3543f97e2900c26a">
  <xsd:schema xmlns:xsd="http://www.w3.org/2001/XMLSchema" xmlns:xs="http://www.w3.org/2001/XMLSchema" xmlns:p="http://schemas.microsoft.com/office/2006/metadata/properties" xmlns:ns1="4986226c-98ad-41ee-a2b3-e922db23fcb7" xmlns:ns2="50bd7b6c-278f-4085-b58b-8f8be0ea259b" xmlns:ns4="c20eaf1a-bbd0-4fe6-9004-fe7634b921ff" targetNamespace="http://schemas.microsoft.com/office/2006/metadata/properties" ma:root="true" ma:fieldsID="5b90c2cee5dd779bc7e8e6c5973b2254" ns1:_="" ns2:_="" ns4:_="">
    <xsd:import namespace="4986226c-98ad-41ee-a2b3-e922db23fcb7"/>
    <xsd:import namespace="50bd7b6c-278f-4085-b58b-8f8be0ea259b"/>
    <xsd:import namespace="c20eaf1a-bbd0-4fe6-9004-fe7634b921ff"/>
    <xsd:element name="properties">
      <xsd:complexType>
        <xsd:sequence>
          <xsd:element name="documentManagement">
            <xsd:complexType>
              <xsd:all>
                <xsd:element ref="ns1:PMW_x0020_rol" minOccurs="0"/>
                <xsd:element ref="ns2:Taakveld" minOccurs="0"/>
                <xsd:element ref="ns1:Taakthema" minOccurs="0"/>
                <xsd:element ref="ns1:Opmerking" minOccurs="0"/>
                <xsd:element ref="ns1:Onderdeel_x0020_beheerdossier" minOccurs="0"/>
                <xsd:element ref="ns2:Projectfase" minOccurs="0"/>
                <xsd:element ref="ns2:Projectnummer" minOccurs="0"/>
                <xsd:element ref="ns1:Dossiercode" minOccurs="0"/>
                <xsd:element ref="ns1:Projectnaam" minOccurs="0"/>
                <xsd:element ref="ns4:WF_x002d_PVA" minOccurs="0"/>
                <xsd:element ref="ns1:Onderdeel_x0020_Subsidiedossier" minOccurs="0"/>
                <xsd:element ref="ns2:Dossiernumm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6226c-98ad-41ee-a2b3-e922db23fcb7" elementFormDefault="qualified">
    <xsd:import namespace="http://schemas.microsoft.com/office/2006/documentManagement/types"/>
    <xsd:import namespace="http://schemas.microsoft.com/office/infopath/2007/PartnerControls"/>
    <xsd:element name="PMW_x0020_rol" ma:index="0" nillable="true" ma:displayName="PMW rol" ma:format="Dropdown" ma:internalName="PMW_x0020_rol" ma:readOnly="false">
      <xsd:simpleType>
        <xsd:restriction base="dms:Choice">
          <xsd:enumeration value="1 Project Management"/>
          <xsd:enumeration value="2 Projectbeheersing"/>
          <xsd:enumeration value="3 Omgevingsmanagement"/>
          <xsd:enumeration value="4 Technisch Management"/>
          <xsd:enumeration value="5 Contractmanagement"/>
        </xsd:restriction>
      </xsd:simpleType>
    </xsd:element>
    <xsd:element name="Taakthema" ma:index="2" nillable="true" ma:displayName="Taakthema" ma:format="Dropdown" ma:internalName="Taakthema" ma:readOnly="false">
      <xsd:simpleType>
        <xsd:restriction base="dms:Choice">
          <xsd:enumeration value="1.01 Opdracht &amp; scope"/>
          <xsd:enumeration value="1.01 Wijzigingsregister"/>
          <xsd:enumeration value="1.01 Machtigingen"/>
          <xsd:enumeration value="1.03 bestuurlijk proces"/>
          <xsd:enumeration value="1.03 D&amp;H"/>
          <xsd:enumeration value="1.03 CHI"/>
          <xsd:enumeration value="1.03 kernteam Bestuurlijk overleg"/>
          <xsd:enumeration value="1.03 regionaal Bestuurlijk overleg"/>
          <xsd:enumeration value="1.03 portefeuille houders overleg"/>
          <xsd:enumeration value="1.03 bestuurders overleg HHNK"/>
          <xsd:enumeration value="1.03 Directiestukken"/>
          <xsd:enumeration value="1.03 Directie overleg"/>
          <xsd:enumeration value="1.04 Beslismoment start Ontwerpfase"/>
          <xsd:enumeration value="1.04 Beslismoment start DO fase"/>
          <xsd:enumeration value="1.04 Beslismoment start aanbesteding"/>
          <xsd:enumeration value="1.04 Beslismoment start Realisatiefase"/>
          <xsd:enumeration value="1.04 Beslismoment start Nazorgfase"/>
          <xsd:enumeration value="1.04 Beslismoment oplevering aan opdrachtgever"/>
          <xsd:enumeration value="1.05 SOK Provincie"/>
          <xsd:enumeration value="1.05 SOK Gemeente"/>
          <xsd:enumeration value="1.05 SOK Recreatieschap"/>
          <xsd:enumeration value="1.05 SOK Overige"/>
          <xsd:enumeration value="1.07 Intake gesprek"/>
          <xsd:enumeration value="1.07 P gesprek"/>
          <xsd:enumeration value="1.07 Evaluatie gesprek"/>
          <xsd:enumeration value="1.07 Exit gesprek"/>
          <xsd:enumeration value="2.01 Projectbegroting (beslismoment)"/>
          <xsd:enumeration value="2.01 Ramingen actueel"/>
          <xsd:enumeration value="2.01 Raming bevriezing tbv rapportage"/>
          <xsd:enumeration value="2.01 Raming overig"/>
          <xsd:enumeration value="2.01 Interne uren"/>
          <xsd:enumeration value="2.01 Externe opdrachten /verplichtingen"/>
          <xsd:enumeration value="2.01 Subsidies/accountantverklaringen"/>
          <xsd:enumeration value="2.01 Nadeelcompensatie"/>
          <xsd:enumeration value="2.01 Nacalculatie"/>
          <xsd:enumeration value="2.02 Projectplanning (beslismoment)"/>
          <xsd:enumeration value="2.02 Planning actueel"/>
          <xsd:enumeration value="2.02 Planning bevriezing tbv rapportage"/>
          <xsd:enumeration value="2.02 Overig"/>
          <xsd:enumeration value="2.03 Projectrisicodossier (beslismoment)"/>
          <xsd:enumeration value="2.03 Actueel"/>
          <xsd:enumeration value="2.03 Bevriezing tbv rapportage"/>
          <xsd:enumeration value="2.04 Maand"/>
          <xsd:enumeration value="2.04 Kwartaal"/>
          <xsd:enumeration value="2.04 Overige rapportages"/>
          <xsd:enumeration value="2.05 Kwaliteit management plan"/>
          <xsd:enumeration value="2.05 Reviews"/>
          <xsd:enumeration value="2.05 Evaluatie"/>
          <xsd:enumeration value="2.06 Organigram (OBS)"/>
          <xsd:enumeration value="2.06 Capaciteitplanning"/>
          <xsd:enumeration value="2.06 Functieprofielen en werkpakketten"/>
          <xsd:enumeration value="2.06 Vakantieplanning"/>
          <xsd:enumeration value="2.06 Veiligheid en gezondheidsplan"/>
          <xsd:enumeration value="3.01 Analyse"/>
          <xsd:enumeration value="3.01 Provincie"/>
          <xsd:enumeration value="3.01 Gemeente"/>
          <xsd:enumeration value="3.01 Dorpsraden"/>
          <xsd:enumeration value="3.01 Belangen vereniging"/>
          <xsd:enumeration value="3.01 Overige"/>
          <xsd:enumeration value="3.03 Communicatieplan"/>
          <xsd:enumeration value="3.03 Bijeenkomsten"/>
          <xsd:enumeration value="3.03 achtergronddocumentatie"/>
          <xsd:enumeration value="3.03 evenementen"/>
          <xsd:enumeration value="3.03 media"/>
          <xsd:enumeration value="3.03 pers"/>
          <xsd:enumeration value="3.03 Q&amp;A"/>
          <xsd:enumeration value="3.03 communicatieplanning"/>
          <xsd:enumeration value="3.03 communicatiemiddelen"/>
          <xsd:enumeration value="3.03 Klachten"/>
          <xsd:enumeration value="3.04 Bureauonderzoek"/>
          <xsd:enumeration value="3.04 Inventariserend veldonderzoek (IVO)"/>
          <xsd:enumeration value="3.04 Fysiek/Wettelijk Beschermen of Inpassen"/>
          <xsd:enumeration value="3.04 Vindplaatsen"/>
          <xsd:enumeration value="3.04 Archismelding Archivering Publicatie"/>
          <xsd:enumeration value="3.04 Uitvoeringsboekje"/>
          <xsd:enumeration value="3.05 Inventarisatie"/>
          <xsd:enumeration value="3.06 Vooronderzoek"/>
          <xsd:enumeration value="3.04 Uitvoering; Opsporing en ruimen"/>
          <xsd:enumeration value="3.07 Ruimtelijke onderbouwing"/>
          <xsd:enumeration value="3.07 WABO"/>
          <xsd:enumeration value="3.07 Natuur Beheer wet"/>
          <xsd:enumeration value="3.07 Flora &amp; Fauna"/>
          <xsd:enumeration value="3.07 Passende beoordeling"/>
          <xsd:enumeration value="3.07 Ontgrondingswet"/>
          <xsd:enumeration value="3.07 Tijdelijke vergunningen &amp; watertoets"/>
          <xsd:enumeration value="3.07 Zienswijze"/>
          <xsd:enumeration value="3.07 Nota van beantwoording zienswijze"/>
          <xsd:enumeration value="3.07 Beroep procedures"/>
          <xsd:enumeration value="3.08 Beleid en procedure"/>
          <xsd:enumeration value="3.08 Reikwijdte en Detailniveau (startnotitie)"/>
          <xsd:enumeration value="3.08 Advies richtlijn"/>
          <xsd:enumeration value="3.08 Het MER (milieueffectrapport)"/>
          <xsd:enumeration value="3.08 MER commissie"/>
          <xsd:enumeration value="3.09 Inventarisatie"/>
          <xsd:enumeration value="3.09 Ter inzage legging"/>
          <xsd:enumeration value="3.09 Zienswijze"/>
          <xsd:enumeration value="3.09 Nota van beantwoording zienswijze"/>
          <xsd:enumeration value="3.09 Beroep procedures"/>
          <xsd:enumeration value="3.10 Overleg k&amp;l beheerders"/>
          <xsd:enumeration value="3.10 Toetsing K&amp;L"/>
          <xsd:enumeration value="3.10 Verzoek tot aanpassing K&amp;L"/>
          <xsd:enumeration value="3.10 Overeenkomst"/>
          <xsd:enumeration value="3.10 Overleggingsplan K&amp;L"/>
          <xsd:enumeration value="3.10 Vergunning K&amp;L"/>
          <xsd:enumeration value="3.10 Nadeelcompensatie K&amp;L"/>
          <xsd:enumeration value="3.11 Grondverwervingsplan"/>
          <xsd:enumeration value="3.11 Aanbiedingen grondverwerving"/>
          <xsd:enumeration value="3.11 Overeenkomsten grondverwervingen"/>
          <xsd:enumeration value="3.11 Onteigeningsdossier"/>
          <xsd:enumeration value="3.11 Anticiperende grond aankopen"/>
          <xsd:enumeration value="3.11 tijdelijke grondgebruik"/>
          <xsd:enumeration value="3.12 Verkeerstellingen"/>
          <xsd:enumeration value="3.12 Bereikbaarheid"/>
          <xsd:enumeration value="3.12 Verkeersplannen gemeenten"/>
          <xsd:enumeration value="3.12 Regio Regie &amp; PNH"/>
          <xsd:enumeration value="3.12 Richtlijn verkeersplan MMD"/>
          <xsd:enumeration value="3.12 Beleid en visie"/>
          <xsd:enumeration value="3.13 nadeelcompensatie"/>
          <xsd:enumeration value="3.13 schadevergoeding"/>
          <xsd:enumeration value="3.13 Jurisprudentie"/>
          <xsd:enumeration value="3.14 natuurtoets"/>
          <xsd:enumeration value="3.14 natuurcompensatie &amp; watercompensatie"/>
          <xsd:enumeration value="3.15 Historisch onderzoek"/>
          <xsd:enumeration value="3.15 Status bodemverontreinigingen"/>
          <xsd:enumeration value="3.15 Milieukwaliteit vrijkomende materialen"/>
          <xsd:enumeration value="3.15 Verkennend en nader onderzoek"/>
          <xsd:enumeration value="3.15 Bodemsanering"/>
          <xsd:enumeration value="3.15 Nazorg"/>
          <xsd:enumeration value="3.99 projectgroep"/>
          <xsd:enumeration value="3.99 adviesgroep"/>
          <xsd:enumeration value="3.99 intern overleg"/>
          <xsd:enumeration value="3.99 coordinatoren overleg"/>
          <xsd:enumeration value="4.01 Bestaande tekeningen en onderzoeken"/>
          <xsd:enumeration value="4.02 Geodata"/>
          <xsd:enumeration value="4.02 Bodemonderzoek"/>
          <xsd:enumeration value="4.02 Geotechniek"/>
          <xsd:enumeration value="4.03 Programma van eisen"/>
          <xsd:enumeration value="4.03 Systeem eisen specificatie"/>
          <xsd:enumeration value="4.04 Systeem ontwerp"/>
          <xsd:enumeration value="4.04 Voor ontwerp"/>
          <xsd:enumeration value="4.04 Definitief ontwerp"/>
          <xsd:enumeration value="4.04 Uitvoerings ontwerp"/>
          <xsd:enumeration value="4.06 Uitvoeringsplan"/>
          <xsd:enumeration value="4.06 Oplevering"/>
          <xsd:enumeration value="4.07 Monitorenplan"/>
          <xsd:enumeration value="4.07 Beheer en onderhoudsplan"/>
          <xsd:enumeration value="4.07 Overdracht beheer"/>
          <xsd:enumeration value="5.01 Inkoopplan"/>
          <xsd:enumeration value="5.01 Marktconsultatie"/>
          <xsd:enumeration value="5.01 Vraagspecificatie (VSE)"/>
          <xsd:enumeration value="5.01 Annexen bij de Vraagspecificatie"/>
          <xsd:enumeration value="5.01 Basisoverenkomst"/>
          <xsd:enumeration value="5.01 Concept overeenkomst"/>
          <xsd:enumeration value="5.01 Selectieleidraad"/>
          <xsd:enumeration value="5.01 Inschrijvingsleidraad"/>
          <xsd:enumeration value="5.02 Publicatie van aankondiging van opdracht"/>
          <xsd:enumeration value="5.02 Nota van aanwijzing"/>
          <xsd:enumeration value="5.02 Nota van inlichtingen (selectiefase)"/>
          <xsd:enumeration value="5.02 Aanmeldingen (selectiefase)"/>
          <xsd:enumeration value="5.02 Beoordeling aanmeldingen"/>
          <xsd:enumeration value="5.02 Voorgenomen selectiebesluit"/>
          <xsd:enumeration value="5.02 Definitief selectiebesluit"/>
          <xsd:enumeration value="5.02 Dialooggesprekken"/>
          <xsd:enumeration value="5.02 Nota('s) van inlichtingen (inschrijvingsfase)"/>
          <xsd:enumeration value="5.02 Inschrijvingen"/>
          <xsd:enumeration value="5.02 Beoordeling inschrijvingen"/>
          <xsd:enumeration value="5.03 Voorgenomen gunningsbesluit"/>
          <xsd:enumeration value="5.03 Verificatie bewijsstukken Eigen Verklaring"/>
          <xsd:enumeration value="5.03 Definitief gunningsbesluit"/>
          <xsd:enumeration value="5.03 Contracten"/>
          <xsd:enumeration value="5.04 Contractdossier"/>
          <xsd:enumeration value="5.04 Project Kwaliteits Plan / Management Plan"/>
          <xsd:enumeration value="5.04 Toezicht- en toetsing"/>
          <xsd:enumeration value="5.04 Noodplan"/>
          <xsd:enumeration value="5.04 Veiligheid &amp; Gezondheid"/>
          <xsd:enumeration value="5.04 Afwijkingen en meldingen"/>
          <xsd:enumeration value="5.04 Administratie"/>
          <xsd:enumeration value="5.05 Proces verbaal van oplevering"/>
          <xsd:enumeration value="5.05 Opleverdossier contractant"/>
          <xsd:enumeration value="5.05 Bedienings- en onderhoudsvoorschriften"/>
          <xsd:enumeration value="5.05 Evaluatie en beoordeling"/>
        </xsd:restriction>
      </xsd:simpleType>
    </xsd:element>
    <xsd:element name="Opmerking" ma:index="3" nillable="true" ma:displayName="Opmerking" ma:internalName="Opmerking" ma:readOnly="false">
      <xsd:simpleType>
        <xsd:restriction base="dms:Text">
          <xsd:maxLength value="255"/>
        </xsd:restriction>
      </xsd:simpleType>
    </xsd:element>
    <xsd:element name="Onderdeel_x0020_beheerdossier" ma:index="4" nillable="true" ma:displayName="Onderdeel beheerdossier" ma:description="Hoort dit document in de dossier die aan de opdrachtgever opgeleverd wordt aan het eind van het project?" ma:format="Dropdown" ma:internalName="Onderdeel_x0020_beheerdossier" ma:readOnly="false">
      <xsd:simpleType>
        <xsd:restriction base="dms:Choice">
          <xsd:enumeration value="JA"/>
          <xsd:enumeration value="NEE"/>
        </xsd:restriction>
      </xsd:simpleType>
    </xsd:element>
    <xsd:element name="Dossiercode" ma:index="7" nillable="true" ma:displayName="Dossiercode" ma:default="HHNK/16003673" ma:internalName="Dossiercode" ma:readOnly="false">
      <xsd:simpleType>
        <xsd:restriction base="dms:Text">
          <xsd:maxLength value="255"/>
        </xsd:restriction>
      </xsd:simpleType>
    </xsd:element>
    <xsd:element name="Projectnaam" ma:index="8" nillable="true" ma:displayName="Projectnaam" ma:default="Onderhoud keringen primair" ma:description="Vul hier de naam in van het project waarvoor je de opdracht aanvraagt." ma:internalName="Projectnaam" ma:readOnly="false">
      <xsd:simpleType>
        <xsd:restriction base="dms:Text">
          <xsd:maxLength value="255"/>
        </xsd:restriction>
      </xsd:simpleType>
    </xsd:element>
    <xsd:element name="Onderdeel_x0020_Subsidiedossier" ma:index="11" nillable="true" ma:displayName="Onderdeel Subsidiedossier" ma:format="Dropdown" ma:internalName="Onderdeel_x0020_Subsidiedossier" ma:readOnly="false">
      <xsd:simpleType>
        <xsd:restriction base="dms:Choice"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bd7b6c-278f-4085-b58b-8f8be0ea259b" elementFormDefault="qualified">
    <xsd:import namespace="http://schemas.microsoft.com/office/2006/documentManagement/types"/>
    <xsd:import namespace="http://schemas.microsoft.com/office/infopath/2007/PartnerControls"/>
    <xsd:element name="Taakveld" ma:index="1" nillable="true" ma:displayName="Taakveld" ma:format="Dropdown" ma:internalName="Taakveld" ma:readOnly="false">
      <xsd:simpleType>
        <xsd:restriction base="dms:Choice">
          <xsd:enumeration value="1.01 Opdracht en of Opdrachtwijzigingen"/>
          <xsd:enumeration value="1.02 Plan van Aanpak en of Project Management Plan"/>
          <xsd:enumeration value="1.03 Bestuurs- en directiestukken"/>
          <xsd:enumeration value="1.04 Oplevering faseresultaat en of eindresultaat"/>
          <xsd:enumeration value="1.05 Samenwerkingsovereenkomsten"/>
          <xsd:enumeration value="1.06 Verbetermanagement"/>
          <xsd:enumeration value="1.07 Personeelszorg"/>
          <xsd:enumeration value="1.99 Periodiek overleg"/>
          <xsd:enumeration value="2.01 Financien"/>
          <xsd:enumeration value="2.02 Planning"/>
          <xsd:enumeration value="2.03 Risicomanagement"/>
          <xsd:enumeration value="2.04 Voortgangsrapportages"/>
          <xsd:enumeration value="2.05 Kwaliteit"/>
          <xsd:enumeration value="2.06 Organisatie"/>
          <xsd:enumeration value="2.99 Periodiek overleg"/>
          <xsd:enumeration value="3.01 Stakeholders"/>
          <xsd:enumeration value="3.02 Klanten Eisen Specificatie"/>
          <xsd:enumeration value="3.03 Communicatie"/>
          <xsd:enumeration value="3.04 Archeologie"/>
          <xsd:enumeration value="3.05 Cultuurhistorie"/>
          <xsd:enumeration value="3.06 Niet gesprongen explosieven"/>
          <xsd:enumeration value="3.07 Vergunningen en of Inspraakprocedures"/>
          <xsd:enumeration value="3.08 Milieu Effecten Rapportage"/>
          <xsd:enumeration value="3.09 Gecoordineerde besluitvorming"/>
          <xsd:enumeration value="3.10 Kabels en Leidingen"/>
          <xsd:enumeration value="3.11 Grondzaken"/>
          <xsd:enumeration value="3.12 Verkeersmanagement"/>
          <xsd:enumeration value="3.13 Juridica"/>
          <xsd:enumeration value="3.14 Natuur"/>
          <xsd:enumeration value="3.15 Bodem en Milieu"/>
          <xsd:enumeration value="3.99 Periodiek overleg"/>
          <xsd:enumeration value="4.01 Basisdata ontwerp"/>
          <xsd:enumeration value="4.02 Technische onderzoeken"/>
          <xsd:enumeration value="4.03 Programma van Eisen en of Systeem Eisen Specificatie"/>
          <xsd:enumeration value="4.04 Ontwerp"/>
          <xsd:enumeration value="4.05 Projectplan"/>
          <xsd:enumeration value="4.06 Realisatie en of AsBuilt"/>
          <xsd:enumeration value="4.07 Afspraken Beheer en Onderhoud"/>
          <xsd:enumeration value="4.99 Periodiek overleg"/>
          <xsd:enumeration value="5.01 Contractvoorbereiding"/>
          <xsd:enumeration value="5.02 Aanbesteding"/>
          <xsd:enumeration value="5.03 Gunning"/>
          <xsd:enumeration value="5.04 Contractbeheersing"/>
          <xsd:enumeration value="5.05 Oplevering"/>
          <xsd:enumeration value="5.99 Periodiek overleg"/>
        </xsd:restriction>
      </xsd:simpleType>
    </xsd:element>
    <xsd:element name="Projectfase" ma:index="5" nillable="true" ma:displayName="Projectfase" ma:format="Dropdown" ma:internalName="Projectfase" ma:readOnly="false">
      <xsd:simpleType>
        <xsd:restriction base="dms:Choice">
          <xsd:enumeration value="1 Pre-verkenning"/>
          <xsd:enumeration value="2 Verkenning"/>
          <xsd:enumeration value="3 Planuitwerking"/>
          <xsd:enumeration value="4 Planrealisatie"/>
          <xsd:enumeration value="5 Geen"/>
        </xsd:restriction>
      </xsd:simpleType>
    </xsd:element>
    <xsd:element name="Projectnummer" ma:index="6" nillable="true" ma:displayName="Projectnummer" ma:default="12220" ma:description="Vul hier het projectnummer in zoals vermeld in FIS." ma:internalName="Projectnummer" ma:readOnly="false">
      <xsd:simpleType>
        <xsd:restriction base="dms:Text">
          <xsd:maxLength value="255"/>
        </xsd:restriction>
      </xsd:simpleType>
    </xsd:element>
    <xsd:element name="Dossiernummer" ma:index="12" nillable="true" ma:displayName="Dossiernummer" ma:default="HHNK/16003673" ma:internalName="Dossiernumme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eaf1a-bbd0-4fe6-9004-fe7634b921ff" elementFormDefault="qualified">
    <xsd:import namespace="http://schemas.microsoft.com/office/2006/documentManagement/types"/>
    <xsd:import namespace="http://schemas.microsoft.com/office/infopath/2007/PartnerControls"/>
    <xsd:element name="WF_x002d_PVA" ma:index="10" nillable="true" ma:displayName="Status Beoordeling Beslisdocument" ma:format="Hyperlink" ma:internalName="WF_x002d_PVA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Inhou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merking xmlns="4986226c-98ad-41ee-a2b3-e922db23fcb7" xsi:nil="true"/>
    <Dossiernummer xmlns="50bd7b6c-278f-4085-b58b-8f8be0ea259b">CMIS0000003</Dossiernummer>
    <Projectnummer xmlns="50bd7b6c-278f-4085-b58b-8f8be0ea259b">12220</Projectnummer>
    <Dossiercode xmlns="4986226c-98ad-41ee-a2b3-e922db23fcb7">HHNK/16003673</Dossiercode>
    <Onderdeel_x0020_Subsidiedossier xmlns="4986226c-98ad-41ee-a2b3-e922db23fcb7" xsi:nil="true"/>
    <Projectfase xmlns="50bd7b6c-278f-4085-b58b-8f8be0ea259b" xsi:nil="true"/>
    <Projectnaam xmlns="4986226c-98ad-41ee-a2b3-e922db23fcb7">Onderhoud keringen primair</Projectnaam>
    <PMW_x0020_rol xmlns="4986226c-98ad-41ee-a2b3-e922db23fcb7" xsi:nil="true"/>
    <Onderdeel_x0020_beheerdossier xmlns="4986226c-98ad-41ee-a2b3-e922db23fcb7" xsi:nil="true"/>
    <Taakveld xmlns="50bd7b6c-278f-4085-b58b-8f8be0ea259b" xsi:nil="true"/>
    <WF_x002d_PVA xmlns="c20eaf1a-bbd0-4fe6-9004-fe7634b921ff">
      <Url xsi:nil="true"/>
      <Description xsi:nil="true"/>
    </WF_x002d_PVA>
    <Taakthema xmlns="4986226c-98ad-41ee-a2b3-e922db23fcb7" xsi:nil="true"/>
  </documentManagement>
</p:properties>
</file>

<file path=customXml/itemProps1.xml><?xml version="1.0" encoding="utf-8"?>
<ds:datastoreItem xmlns:ds="http://schemas.openxmlformats.org/officeDocument/2006/customXml" ds:itemID="{09975C30-DAD5-48F1-93FC-BA00B8AF1A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86226c-98ad-41ee-a2b3-e922db23fcb7"/>
    <ds:schemaRef ds:uri="50bd7b6c-278f-4085-b58b-8f8be0ea259b"/>
    <ds:schemaRef ds:uri="c20eaf1a-bbd0-4fe6-9004-fe7634b921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E24367-45F2-4396-9097-618093717F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D3D83E-DC03-4EF8-B1A8-1D4EB6D945C4}">
  <ds:schemaRefs>
    <ds:schemaRef ds:uri="4986226c-98ad-41ee-a2b3-e922db23fcb7"/>
    <ds:schemaRef ds:uri="http://purl.org/dc/elements/1.1/"/>
    <ds:schemaRef ds:uri="http://schemas.microsoft.com/office/2006/metadata/properties"/>
    <ds:schemaRef ds:uri="http://www.w3.org/XML/1998/namespace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c20eaf1a-bbd0-4fe6-9004-fe7634b921ff"/>
    <ds:schemaRef ds:uri="50bd7b6c-278f-4085-b58b-8f8be0ea259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630B8CF3.dotm</Template>
  <TotalTime>2</TotalTime>
  <Pages>2</Pages>
  <Words>229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Arends, Johan</dc:creator>
  <cp:keywords/>
  <dc:description/>
  <cp:lastModifiedBy>Kuiper, Bob</cp:lastModifiedBy>
  <cp:revision>4</cp:revision>
  <dcterms:created xsi:type="dcterms:W3CDTF">2021-03-05T14:15:00Z</dcterms:created>
  <dcterms:modified xsi:type="dcterms:W3CDTF">2021-03-09T09:52:00Z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0x010100BCEB7A8005909A43B4CE60CE528F151400EC01B36AED6AB049B14D4F7D19A13B5B</vt:lpwstr>
  </property>
</Properties>
</file>